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E875F" w14:textId="46F5BD65" w:rsidR="008125C7" w:rsidRPr="008125C7" w:rsidRDefault="00997F14" w:rsidP="008125C7">
      <w:pPr>
        <w:spacing w:after="0" w:line="240" w:lineRule="auto"/>
        <w:jc w:val="right"/>
        <w:rPr>
          <w:rFonts w:ascii="Corbel" w:hAnsi="Corbel"/>
          <w:bCs/>
          <w:i/>
          <w:sz w:val="14"/>
          <w:szCs w:val="14"/>
        </w:rPr>
      </w:pPr>
      <w:r w:rsidRPr="008125C7">
        <w:rPr>
          <w:rFonts w:ascii="Corbel" w:hAnsi="Corbel"/>
          <w:b/>
          <w:bCs/>
          <w:sz w:val="14"/>
          <w:szCs w:val="14"/>
        </w:rPr>
        <w:t xml:space="preserve">   </w:t>
      </w:r>
      <w:r w:rsidR="00CD6897" w:rsidRPr="008125C7">
        <w:rPr>
          <w:rFonts w:ascii="Corbel" w:hAnsi="Corbel"/>
          <w:b/>
          <w:bCs/>
          <w:sz w:val="14"/>
          <w:szCs w:val="14"/>
        </w:rPr>
        <w:tab/>
      </w:r>
      <w:r w:rsidR="00CD6897" w:rsidRPr="008125C7">
        <w:rPr>
          <w:rFonts w:ascii="Corbel" w:hAnsi="Corbel"/>
          <w:b/>
          <w:bCs/>
          <w:sz w:val="14"/>
          <w:szCs w:val="14"/>
        </w:rPr>
        <w:tab/>
      </w:r>
      <w:r w:rsidR="00CD6897" w:rsidRPr="008125C7">
        <w:rPr>
          <w:rFonts w:ascii="Corbel" w:hAnsi="Corbel"/>
          <w:b/>
          <w:bCs/>
          <w:sz w:val="14"/>
          <w:szCs w:val="14"/>
        </w:rPr>
        <w:tab/>
      </w:r>
      <w:r w:rsidR="00CD6897" w:rsidRPr="008125C7">
        <w:rPr>
          <w:rFonts w:ascii="Corbel" w:hAnsi="Corbel"/>
          <w:b/>
          <w:bCs/>
          <w:sz w:val="14"/>
          <w:szCs w:val="14"/>
        </w:rPr>
        <w:tab/>
      </w:r>
      <w:r w:rsidR="00CD6897" w:rsidRPr="008125C7">
        <w:rPr>
          <w:rFonts w:ascii="Corbel" w:hAnsi="Corbel"/>
          <w:b/>
          <w:bCs/>
          <w:sz w:val="14"/>
          <w:szCs w:val="14"/>
        </w:rPr>
        <w:tab/>
      </w:r>
      <w:r w:rsidR="00CD6897" w:rsidRPr="008125C7">
        <w:rPr>
          <w:rFonts w:ascii="Corbel" w:hAnsi="Corbel"/>
          <w:b/>
          <w:bCs/>
          <w:sz w:val="14"/>
          <w:szCs w:val="14"/>
        </w:rPr>
        <w:tab/>
      </w:r>
      <w:r w:rsidR="00D8678B" w:rsidRPr="008125C7">
        <w:rPr>
          <w:rFonts w:ascii="Corbel" w:hAnsi="Corbel"/>
          <w:bCs/>
          <w:i/>
          <w:sz w:val="14"/>
          <w:szCs w:val="14"/>
        </w:rPr>
        <w:t xml:space="preserve">Załącznik nr </w:t>
      </w:r>
      <w:r w:rsidR="006F31E2" w:rsidRPr="008125C7">
        <w:rPr>
          <w:rFonts w:ascii="Corbel" w:hAnsi="Corbel"/>
          <w:bCs/>
          <w:i/>
          <w:sz w:val="14"/>
          <w:szCs w:val="14"/>
        </w:rPr>
        <w:t>1.5</w:t>
      </w:r>
      <w:r w:rsidR="00D8678B" w:rsidRPr="008125C7">
        <w:rPr>
          <w:rFonts w:ascii="Corbel" w:hAnsi="Corbel"/>
          <w:bCs/>
          <w:i/>
          <w:sz w:val="14"/>
          <w:szCs w:val="14"/>
        </w:rPr>
        <w:t xml:space="preserve"> do Zarządzenia</w:t>
      </w:r>
      <w:r w:rsidR="002A22BF" w:rsidRPr="008125C7">
        <w:rPr>
          <w:rFonts w:ascii="Corbel" w:hAnsi="Corbel"/>
          <w:bCs/>
          <w:i/>
          <w:sz w:val="14"/>
          <w:szCs w:val="14"/>
        </w:rPr>
        <w:t xml:space="preserve"> Rektora </w:t>
      </w:r>
      <w:proofErr w:type="gramStart"/>
      <w:r w:rsidR="002A22BF" w:rsidRPr="008125C7">
        <w:rPr>
          <w:rFonts w:ascii="Corbel" w:hAnsi="Corbel"/>
          <w:bCs/>
          <w:i/>
          <w:sz w:val="14"/>
          <w:szCs w:val="14"/>
        </w:rPr>
        <w:t xml:space="preserve">UR </w:t>
      </w:r>
      <w:r w:rsidR="00CD6897" w:rsidRPr="008125C7">
        <w:rPr>
          <w:rFonts w:ascii="Corbel" w:hAnsi="Corbel"/>
          <w:bCs/>
          <w:i/>
          <w:sz w:val="14"/>
          <w:szCs w:val="14"/>
        </w:rPr>
        <w:t xml:space="preserve"> nr</w:t>
      </w:r>
      <w:proofErr w:type="gramEnd"/>
      <w:r w:rsidR="00CD6897" w:rsidRPr="008125C7">
        <w:rPr>
          <w:rFonts w:ascii="Corbel" w:hAnsi="Corbel"/>
          <w:bCs/>
          <w:i/>
          <w:sz w:val="14"/>
          <w:szCs w:val="14"/>
        </w:rPr>
        <w:t xml:space="preserve"> </w:t>
      </w:r>
      <w:r w:rsidR="003D1447">
        <w:rPr>
          <w:rFonts w:ascii="Corbel" w:hAnsi="Corbel"/>
          <w:bCs/>
          <w:i/>
          <w:sz w:val="14"/>
          <w:szCs w:val="14"/>
        </w:rPr>
        <w:t>61/2025</w:t>
      </w:r>
    </w:p>
    <w:p w14:paraId="61B8185E" w14:textId="77777777" w:rsidR="0085747A" w:rsidRPr="008125C7" w:rsidRDefault="0085747A" w:rsidP="008125C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125C7">
        <w:rPr>
          <w:rFonts w:ascii="Corbel" w:hAnsi="Corbel"/>
          <w:b/>
          <w:smallCaps/>
          <w:sz w:val="24"/>
          <w:szCs w:val="24"/>
        </w:rPr>
        <w:t>SYLABUS</w:t>
      </w:r>
    </w:p>
    <w:p w14:paraId="6E8BA703" w14:textId="497C2A07" w:rsidR="0085747A" w:rsidRPr="008125C7" w:rsidRDefault="0071620A" w:rsidP="008125C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125C7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8125C7">
        <w:rPr>
          <w:rFonts w:ascii="Corbel" w:hAnsi="Corbel"/>
          <w:b/>
          <w:smallCaps/>
          <w:sz w:val="24"/>
          <w:szCs w:val="24"/>
        </w:rPr>
        <w:t xml:space="preserve"> </w:t>
      </w:r>
      <w:r w:rsidR="00FA566C" w:rsidRPr="008125C7">
        <w:rPr>
          <w:rFonts w:ascii="Corbel" w:hAnsi="Corbel"/>
          <w:i/>
          <w:smallCaps/>
          <w:sz w:val="24"/>
          <w:szCs w:val="24"/>
        </w:rPr>
        <w:t>202</w:t>
      </w:r>
      <w:r w:rsidR="00EF79CE">
        <w:rPr>
          <w:rFonts w:ascii="Corbel" w:hAnsi="Corbel"/>
          <w:i/>
          <w:smallCaps/>
          <w:sz w:val="24"/>
          <w:szCs w:val="24"/>
        </w:rPr>
        <w:t>5</w:t>
      </w:r>
      <w:r w:rsidR="00FA566C" w:rsidRPr="008125C7">
        <w:rPr>
          <w:rFonts w:ascii="Corbel" w:hAnsi="Corbel"/>
          <w:i/>
          <w:smallCaps/>
          <w:sz w:val="24"/>
          <w:szCs w:val="24"/>
        </w:rPr>
        <w:t>-202</w:t>
      </w:r>
      <w:r w:rsidR="003D1447">
        <w:rPr>
          <w:rFonts w:ascii="Corbel" w:hAnsi="Corbel"/>
          <w:i/>
          <w:smallCaps/>
          <w:sz w:val="24"/>
          <w:szCs w:val="24"/>
        </w:rPr>
        <w:t>8</w:t>
      </w:r>
    </w:p>
    <w:p w14:paraId="69B0DB03" w14:textId="1AD2F048" w:rsidR="00445970" w:rsidRPr="008125C7" w:rsidRDefault="00445970" w:rsidP="008125C7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8125C7">
        <w:rPr>
          <w:rFonts w:ascii="Corbel" w:hAnsi="Corbel"/>
          <w:sz w:val="24"/>
          <w:szCs w:val="24"/>
        </w:rPr>
        <w:t>R</w:t>
      </w:r>
      <w:r w:rsidR="00FA566C" w:rsidRPr="008125C7">
        <w:rPr>
          <w:rFonts w:ascii="Corbel" w:hAnsi="Corbel"/>
          <w:sz w:val="24"/>
          <w:szCs w:val="24"/>
        </w:rPr>
        <w:t>ok akademicki 202</w:t>
      </w:r>
      <w:r w:rsidR="003D1447">
        <w:rPr>
          <w:rFonts w:ascii="Corbel" w:hAnsi="Corbel"/>
          <w:sz w:val="24"/>
          <w:szCs w:val="24"/>
        </w:rPr>
        <w:t>7</w:t>
      </w:r>
      <w:r w:rsidR="00FA566C" w:rsidRPr="008125C7">
        <w:rPr>
          <w:rFonts w:ascii="Corbel" w:hAnsi="Corbel"/>
          <w:sz w:val="24"/>
          <w:szCs w:val="24"/>
        </w:rPr>
        <w:t>/202</w:t>
      </w:r>
      <w:r w:rsidR="003D1447">
        <w:rPr>
          <w:rFonts w:ascii="Corbel" w:hAnsi="Corbel"/>
          <w:sz w:val="24"/>
          <w:szCs w:val="24"/>
        </w:rPr>
        <w:t>8</w:t>
      </w:r>
    </w:p>
    <w:p w14:paraId="40CEF8DA" w14:textId="77777777" w:rsidR="0085747A" w:rsidRPr="008125C7" w:rsidRDefault="0085747A" w:rsidP="008125C7">
      <w:pPr>
        <w:spacing w:after="0" w:line="240" w:lineRule="auto"/>
        <w:rPr>
          <w:rFonts w:ascii="Corbel" w:hAnsi="Corbel"/>
          <w:sz w:val="24"/>
          <w:szCs w:val="24"/>
        </w:rPr>
      </w:pPr>
    </w:p>
    <w:p w14:paraId="5F2D9936" w14:textId="77777777" w:rsidR="0085747A" w:rsidRPr="008125C7" w:rsidRDefault="0071620A" w:rsidP="008125C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125C7">
        <w:rPr>
          <w:rFonts w:ascii="Corbel" w:hAnsi="Corbel"/>
          <w:szCs w:val="24"/>
        </w:rPr>
        <w:t xml:space="preserve">1. </w:t>
      </w:r>
      <w:r w:rsidR="0085747A" w:rsidRPr="008125C7">
        <w:rPr>
          <w:rFonts w:ascii="Corbel" w:hAnsi="Corbel"/>
          <w:szCs w:val="24"/>
        </w:rPr>
        <w:t xml:space="preserve">Podstawowe </w:t>
      </w:r>
      <w:r w:rsidR="00445970" w:rsidRPr="008125C7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6095"/>
      </w:tblGrid>
      <w:tr w:rsidR="0085747A" w:rsidRPr="008125C7" w14:paraId="06F75A97" w14:textId="77777777" w:rsidTr="008125C7">
        <w:tc>
          <w:tcPr>
            <w:tcW w:w="3686" w:type="dxa"/>
            <w:vAlign w:val="center"/>
          </w:tcPr>
          <w:p w14:paraId="735B9A89" w14:textId="77777777" w:rsidR="0085747A" w:rsidRPr="008125C7" w:rsidRDefault="00C05F44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095" w:type="dxa"/>
            <w:vAlign w:val="center"/>
          </w:tcPr>
          <w:p w14:paraId="1C446585" w14:textId="54881AF2" w:rsidR="0085747A" w:rsidRPr="003D1447" w:rsidRDefault="003D1447" w:rsidP="008125C7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D144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Wykorzystanie AI w </w:t>
            </w:r>
            <w:proofErr w:type="gramStart"/>
            <w:r w:rsidRPr="003D1447">
              <w:rPr>
                <w:rFonts w:ascii="Corbel" w:hAnsi="Corbel"/>
                <w:b w:val="0"/>
                <w:bCs/>
                <w:sz w:val="24"/>
                <w:szCs w:val="24"/>
              </w:rPr>
              <w:t>analityce  biznesowej</w:t>
            </w:r>
            <w:proofErr w:type="gramEnd"/>
          </w:p>
        </w:tc>
      </w:tr>
      <w:tr w:rsidR="0085747A" w:rsidRPr="008125C7" w14:paraId="4A0206A7" w14:textId="77777777" w:rsidTr="008125C7">
        <w:tc>
          <w:tcPr>
            <w:tcW w:w="3686" w:type="dxa"/>
            <w:vAlign w:val="center"/>
          </w:tcPr>
          <w:p w14:paraId="5A5AF9F7" w14:textId="77777777" w:rsidR="0085747A" w:rsidRPr="008125C7" w:rsidRDefault="00C05F44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125C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095" w:type="dxa"/>
            <w:vAlign w:val="center"/>
          </w:tcPr>
          <w:p w14:paraId="6F3471E3" w14:textId="0A1C045F" w:rsidR="0085747A" w:rsidRPr="008125C7" w:rsidRDefault="0069787D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9787D">
              <w:rPr>
                <w:rFonts w:ascii="Corbel" w:hAnsi="Corbel"/>
                <w:b w:val="0"/>
                <w:sz w:val="24"/>
                <w:szCs w:val="24"/>
              </w:rPr>
              <w:t>E/I/AR/C-1.9a</w:t>
            </w:r>
          </w:p>
        </w:tc>
      </w:tr>
      <w:tr w:rsidR="00FA566C" w:rsidRPr="008125C7" w14:paraId="15241E23" w14:textId="77777777" w:rsidTr="008125C7">
        <w:tc>
          <w:tcPr>
            <w:tcW w:w="3686" w:type="dxa"/>
            <w:vAlign w:val="center"/>
          </w:tcPr>
          <w:p w14:paraId="4AC611CE" w14:textId="77777777" w:rsidR="00FA566C" w:rsidRPr="008125C7" w:rsidRDefault="00FA566C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095" w:type="dxa"/>
            <w:vAlign w:val="center"/>
          </w:tcPr>
          <w:p w14:paraId="2BA5DD36" w14:textId="0FD51398" w:rsidR="00FA566C" w:rsidRPr="008125C7" w:rsidRDefault="004E6D4F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A566C" w:rsidRPr="008125C7" w14:paraId="594E5B3D" w14:textId="77777777" w:rsidTr="008125C7">
        <w:tc>
          <w:tcPr>
            <w:tcW w:w="3686" w:type="dxa"/>
            <w:vAlign w:val="center"/>
          </w:tcPr>
          <w:p w14:paraId="25A4DD10" w14:textId="77777777" w:rsidR="00FA566C" w:rsidRPr="008125C7" w:rsidRDefault="00FA566C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095" w:type="dxa"/>
            <w:vAlign w:val="center"/>
          </w:tcPr>
          <w:p w14:paraId="40C17911" w14:textId="5172DB07" w:rsidR="00FA566C" w:rsidRPr="008125C7" w:rsidRDefault="00785927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Nauk Ścisłych i Technicznych</w:t>
            </w:r>
          </w:p>
        </w:tc>
      </w:tr>
      <w:tr w:rsidR="00FA566C" w:rsidRPr="008125C7" w14:paraId="0A01134A" w14:textId="77777777" w:rsidTr="008125C7">
        <w:tc>
          <w:tcPr>
            <w:tcW w:w="3686" w:type="dxa"/>
            <w:vAlign w:val="center"/>
          </w:tcPr>
          <w:p w14:paraId="2E0F19BD" w14:textId="77777777" w:rsidR="00FA566C" w:rsidRPr="008125C7" w:rsidRDefault="00FA566C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095" w:type="dxa"/>
            <w:vAlign w:val="center"/>
          </w:tcPr>
          <w:p w14:paraId="145B34B0" w14:textId="540AFB76" w:rsidR="00FA566C" w:rsidRPr="008125C7" w:rsidRDefault="00CE7EDA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  <w:r w:rsidR="00FA566C" w:rsidRPr="008125C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FA566C" w:rsidRPr="008125C7" w14:paraId="78BF6C19" w14:textId="77777777" w:rsidTr="008125C7">
        <w:tc>
          <w:tcPr>
            <w:tcW w:w="3686" w:type="dxa"/>
            <w:vAlign w:val="center"/>
          </w:tcPr>
          <w:p w14:paraId="664DBF12" w14:textId="77777777" w:rsidR="00FA566C" w:rsidRPr="008125C7" w:rsidRDefault="00FA566C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095" w:type="dxa"/>
            <w:vAlign w:val="center"/>
          </w:tcPr>
          <w:p w14:paraId="4FA7F06D" w14:textId="3A775B54" w:rsidR="00FA566C" w:rsidRPr="008125C7" w:rsidRDefault="00FA566C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125C7">
              <w:rPr>
                <w:rFonts w:ascii="Corbel" w:hAnsi="Corbel"/>
                <w:b w:val="0"/>
                <w:sz w:val="24"/>
                <w:szCs w:val="24"/>
              </w:rPr>
              <w:t xml:space="preserve">pierwszego stopnia </w:t>
            </w:r>
          </w:p>
        </w:tc>
      </w:tr>
      <w:tr w:rsidR="00FA566C" w:rsidRPr="008125C7" w14:paraId="4B2D6AED" w14:textId="77777777" w:rsidTr="008125C7">
        <w:tc>
          <w:tcPr>
            <w:tcW w:w="3686" w:type="dxa"/>
            <w:vAlign w:val="center"/>
          </w:tcPr>
          <w:p w14:paraId="62A2E780" w14:textId="77777777" w:rsidR="00FA566C" w:rsidRPr="008125C7" w:rsidRDefault="00FA566C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095" w:type="dxa"/>
            <w:vAlign w:val="center"/>
          </w:tcPr>
          <w:p w14:paraId="1E981369" w14:textId="06C9DA28" w:rsidR="00FA566C" w:rsidRPr="008125C7" w:rsidRDefault="00CE7EDA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FA566C" w:rsidRPr="008125C7" w14:paraId="10920BA9" w14:textId="77777777" w:rsidTr="008125C7">
        <w:tc>
          <w:tcPr>
            <w:tcW w:w="3686" w:type="dxa"/>
            <w:vAlign w:val="center"/>
          </w:tcPr>
          <w:p w14:paraId="286BE063" w14:textId="77777777" w:rsidR="00FA566C" w:rsidRPr="008125C7" w:rsidRDefault="00FA566C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095" w:type="dxa"/>
            <w:vAlign w:val="center"/>
          </w:tcPr>
          <w:p w14:paraId="4D8C0B15" w14:textId="5BA4CEB2" w:rsidR="00FA566C" w:rsidRPr="008125C7" w:rsidRDefault="005D6D98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A566C" w:rsidRPr="008125C7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A566C" w:rsidRPr="008125C7" w14:paraId="593417A1" w14:textId="77777777" w:rsidTr="008125C7">
        <w:tc>
          <w:tcPr>
            <w:tcW w:w="3686" w:type="dxa"/>
            <w:vAlign w:val="center"/>
          </w:tcPr>
          <w:p w14:paraId="4DD5FC81" w14:textId="77777777" w:rsidR="00FA566C" w:rsidRPr="008125C7" w:rsidRDefault="00FA566C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095" w:type="dxa"/>
            <w:vAlign w:val="center"/>
          </w:tcPr>
          <w:p w14:paraId="2544BDDA" w14:textId="3501815F" w:rsidR="00FA566C" w:rsidRPr="008125C7" w:rsidRDefault="00FA566C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125C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E6D4F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95BF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CE7EDA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FA566C" w:rsidRPr="008125C7" w14:paraId="5B727D26" w14:textId="77777777" w:rsidTr="008125C7">
        <w:tc>
          <w:tcPr>
            <w:tcW w:w="3686" w:type="dxa"/>
            <w:vAlign w:val="center"/>
          </w:tcPr>
          <w:p w14:paraId="3E7B679C" w14:textId="77777777" w:rsidR="00FA566C" w:rsidRPr="008125C7" w:rsidRDefault="00FA566C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095" w:type="dxa"/>
            <w:vAlign w:val="center"/>
          </w:tcPr>
          <w:p w14:paraId="1F42A9A2" w14:textId="3BB4DD08" w:rsidR="00FA566C" w:rsidRPr="008125C7" w:rsidRDefault="008F36B1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125C7"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445452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4E6D4F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FA566C" w:rsidRPr="008125C7" w14:paraId="1CC368F2" w14:textId="77777777" w:rsidTr="008125C7">
        <w:trPr>
          <w:trHeight w:val="521"/>
        </w:trPr>
        <w:tc>
          <w:tcPr>
            <w:tcW w:w="3686" w:type="dxa"/>
            <w:vAlign w:val="center"/>
          </w:tcPr>
          <w:p w14:paraId="5237F7B7" w14:textId="77777777" w:rsidR="00FA566C" w:rsidRPr="008125C7" w:rsidRDefault="00FA566C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095" w:type="dxa"/>
            <w:vAlign w:val="center"/>
          </w:tcPr>
          <w:p w14:paraId="48270A50" w14:textId="77777777" w:rsidR="00FA566C" w:rsidRPr="008125C7" w:rsidRDefault="00FA566C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125C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8125C7" w14:paraId="585954EC" w14:textId="77777777" w:rsidTr="008125C7">
        <w:tc>
          <w:tcPr>
            <w:tcW w:w="3686" w:type="dxa"/>
            <w:vAlign w:val="center"/>
          </w:tcPr>
          <w:p w14:paraId="0F9DC324" w14:textId="77777777" w:rsidR="0085747A" w:rsidRPr="008125C7" w:rsidRDefault="0085747A" w:rsidP="008125C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095" w:type="dxa"/>
            <w:vAlign w:val="center"/>
          </w:tcPr>
          <w:p w14:paraId="3253EA89" w14:textId="60067DCF" w:rsidR="0085747A" w:rsidRPr="008125C7" w:rsidRDefault="000F7C4F" w:rsidP="008125C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Piotr Lasek</w:t>
            </w:r>
          </w:p>
        </w:tc>
      </w:tr>
      <w:tr w:rsidR="000F7C4F" w:rsidRPr="008125C7" w14:paraId="48E4A5FB" w14:textId="77777777" w:rsidTr="008125C7">
        <w:tc>
          <w:tcPr>
            <w:tcW w:w="3686" w:type="dxa"/>
            <w:vAlign w:val="center"/>
          </w:tcPr>
          <w:p w14:paraId="761BC2B0" w14:textId="77777777" w:rsidR="000F7C4F" w:rsidRPr="008125C7" w:rsidRDefault="000F7C4F" w:rsidP="000F7C4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095" w:type="dxa"/>
            <w:vAlign w:val="center"/>
          </w:tcPr>
          <w:p w14:paraId="2208DBCA" w14:textId="773A9A95" w:rsidR="000F7C4F" w:rsidRPr="008125C7" w:rsidRDefault="000F7C4F" w:rsidP="000F7C4F">
            <w:pPr>
              <w:pStyle w:val="Odpowiedzi"/>
              <w:spacing w:before="0" w:after="0"/>
              <w:ind w:right="-105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Piotr Lasek</w:t>
            </w:r>
          </w:p>
        </w:tc>
      </w:tr>
    </w:tbl>
    <w:p w14:paraId="06C0609C" w14:textId="77777777" w:rsidR="0085747A" w:rsidRPr="008125C7" w:rsidRDefault="0085747A" w:rsidP="008125C7">
      <w:pPr>
        <w:pStyle w:val="Podpunkty"/>
        <w:ind w:left="0"/>
        <w:rPr>
          <w:rFonts w:ascii="Corbel" w:hAnsi="Corbel"/>
          <w:sz w:val="14"/>
          <w:szCs w:val="14"/>
        </w:rPr>
      </w:pPr>
      <w:r w:rsidRPr="008125C7">
        <w:rPr>
          <w:rFonts w:ascii="Corbel" w:hAnsi="Corbel"/>
          <w:sz w:val="14"/>
          <w:szCs w:val="14"/>
        </w:rPr>
        <w:t xml:space="preserve">* </w:t>
      </w:r>
      <w:r w:rsidRPr="008125C7">
        <w:rPr>
          <w:rFonts w:ascii="Corbel" w:hAnsi="Corbel"/>
          <w:i/>
          <w:sz w:val="14"/>
          <w:szCs w:val="14"/>
        </w:rPr>
        <w:t>-</w:t>
      </w:r>
      <w:r w:rsidR="00B90885" w:rsidRPr="008125C7">
        <w:rPr>
          <w:rFonts w:ascii="Corbel" w:hAnsi="Corbel"/>
          <w:b w:val="0"/>
          <w:i/>
          <w:sz w:val="14"/>
          <w:szCs w:val="14"/>
        </w:rPr>
        <w:t>opcjonalni</w:t>
      </w:r>
      <w:r w:rsidR="00B90885" w:rsidRPr="008125C7">
        <w:rPr>
          <w:rFonts w:ascii="Corbel" w:hAnsi="Corbel"/>
          <w:b w:val="0"/>
          <w:sz w:val="14"/>
          <w:szCs w:val="14"/>
        </w:rPr>
        <w:t>e,</w:t>
      </w:r>
      <w:r w:rsidRPr="008125C7">
        <w:rPr>
          <w:rFonts w:ascii="Corbel" w:hAnsi="Corbel"/>
          <w:i/>
          <w:sz w:val="14"/>
          <w:szCs w:val="14"/>
        </w:rPr>
        <w:t xml:space="preserve"> </w:t>
      </w:r>
      <w:r w:rsidRPr="008125C7">
        <w:rPr>
          <w:rFonts w:ascii="Corbel" w:hAnsi="Corbel"/>
          <w:b w:val="0"/>
          <w:i/>
          <w:sz w:val="14"/>
          <w:szCs w:val="14"/>
        </w:rPr>
        <w:t xml:space="preserve">zgodnie z ustaleniami </w:t>
      </w:r>
      <w:r w:rsidR="00B90885" w:rsidRPr="008125C7">
        <w:rPr>
          <w:rFonts w:ascii="Corbel" w:hAnsi="Corbel"/>
          <w:b w:val="0"/>
          <w:i/>
          <w:sz w:val="14"/>
          <w:szCs w:val="14"/>
        </w:rPr>
        <w:t>w Jednostce</w:t>
      </w:r>
    </w:p>
    <w:p w14:paraId="1D46ECA8" w14:textId="77777777" w:rsidR="00923D7D" w:rsidRPr="008125C7" w:rsidRDefault="00923D7D" w:rsidP="008125C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4F1B469" w14:textId="77777777" w:rsidR="0085747A" w:rsidRPr="008125C7" w:rsidRDefault="0085747A" w:rsidP="008125C7">
      <w:pPr>
        <w:pStyle w:val="Podpunkty"/>
        <w:ind w:left="284"/>
        <w:rPr>
          <w:rFonts w:ascii="Corbel" w:hAnsi="Corbel"/>
          <w:sz w:val="24"/>
          <w:szCs w:val="24"/>
        </w:rPr>
      </w:pPr>
      <w:r w:rsidRPr="008125C7">
        <w:rPr>
          <w:rFonts w:ascii="Corbel" w:hAnsi="Corbel"/>
          <w:sz w:val="24"/>
          <w:szCs w:val="24"/>
        </w:rPr>
        <w:t>1.</w:t>
      </w:r>
      <w:r w:rsidR="00E22FBC" w:rsidRPr="008125C7">
        <w:rPr>
          <w:rFonts w:ascii="Corbel" w:hAnsi="Corbel"/>
          <w:sz w:val="24"/>
          <w:szCs w:val="24"/>
        </w:rPr>
        <w:t>1</w:t>
      </w:r>
      <w:r w:rsidRPr="008125C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015B8F" w:rsidRPr="008125C7" w14:paraId="6E801CCB" w14:textId="77777777" w:rsidTr="00C5072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5C12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25C7">
              <w:rPr>
                <w:rFonts w:ascii="Corbel" w:hAnsi="Corbel"/>
                <w:szCs w:val="24"/>
              </w:rPr>
              <w:t>Semestr</w:t>
            </w:r>
          </w:p>
          <w:p w14:paraId="2468CAD3" w14:textId="77777777" w:rsidR="00015B8F" w:rsidRPr="008125C7" w:rsidRDefault="002B5EA0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25C7">
              <w:rPr>
                <w:rFonts w:ascii="Corbel" w:hAnsi="Corbel"/>
                <w:szCs w:val="24"/>
              </w:rPr>
              <w:t>(</w:t>
            </w:r>
            <w:r w:rsidR="00363F78" w:rsidRPr="008125C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C18A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125C7">
              <w:rPr>
                <w:rFonts w:ascii="Corbel" w:hAnsi="Corbel"/>
                <w:szCs w:val="24"/>
              </w:rPr>
              <w:t>Wykł</w:t>
            </w:r>
            <w:proofErr w:type="spellEnd"/>
            <w:r w:rsidRPr="008125C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B083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25C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6236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125C7">
              <w:rPr>
                <w:rFonts w:ascii="Corbel" w:hAnsi="Corbel"/>
                <w:szCs w:val="24"/>
              </w:rPr>
              <w:t>Konw</w:t>
            </w:r>
            <w:proofErr w:type="spellEnd"/>
            <w:r w:rsidRPr="008125C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9C8B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25C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3BC4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125C7">
              <w:rPr>
                <w:rFonts w:ascii="Corbel" w:hAnsi="Corbel"/>
                <w:szCs w:val="24"/>
              </w:rPr>
              <w:t>Sem</w:t>
            </w:r>
            <w:proofErr w:type="spellEnd"/>
            <w:r w:rsidRPr="008125C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9BAF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25C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3502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125C7">
              <w:rPr>
                <w:rFonts w:ascii="Corbel" w:hAnsi="Corbel"/>
                <w:szCs w:val="24"/>
              </w:rPr>
              <w:t>Prakt</w:t>
            </w:r>
            <w:proofErr w:type="spellEnd"/>
            <w:r w:rsidRPr="008125C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5C8E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125C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6A5C" w14:textId="77777777" w:rsidR="00015B8F" w:rsidRPr="008125C7" w:rsidRDefault="00015B8F" w:rsidP="008125C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125C7">
              <w:rPr>
                <w:rFonts w:ascii="Corbel" w:hAnsi="Corbel"/>
                <w:b/>
                <w:szCs w:val="24"/>
              </w:rPr>
              <w:t>Liczba pkt</w:t>
            </w:r>
            <w:r w:rsidR="00B90885" w:rsidRPr="008125C7">
              <w:rPr>
                <w:rFonts w:ascii="Corbel" w:hAnsi="Corbel"/>
                <w:b/>
                <w:szCs w:val="24"/>
              </w:rPr>
              <w:t>.</w:t>
            </w:r>
            <w:r w:rsidRPr="008125C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125C7" w14:paraId="34DF5024" w14:textId="77777777" w:rsidTr="00C5072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7BA0" w14:textId="3BBF2EA8" w:rsidR="00015B8F" w:rsidRPr="008125C7" w:rsidRDefault="004E6D4F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87E9" w14:textId="244BE8EB" w:rsidR="00015B8F" w:rsidRPr="008125C7" w:rsidRDefault="00015B8F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C6DF" w14:textId="1E697BFE" w:rsidR="00015B8F" w:rsidRPr="008125C7" w:rsidRDefault="00FC4EB2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0897" w14:textId="77777777" w:rsidR="00015B8F" w:rsidRPr="008125C7" w:rsidRDefault="00015B8F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6FCF" w14:textId="38B77510" w:rsidR="00015B8F" w:rsidRPr="008125C7" w:rsidRDefault="00015B8F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2D3F" w14:textId="77777777" w:rsidR="00015B8F" w:rsidRPr="008125C7" w:rsidRDefault="00015B8F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8394" w14:textId="413D91FF" w:rsidR="00015B8F" w:rsidRPr="008125C7" w:rsidRDefault="00015B8F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BFB9" w14:textId="77777777" w:rsidR="00015B8F" w:rsidRPr="008125C7" w:rsidRDefault="00015B8F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F8E5" w14:textId="77777777" w:rsidR="00015B8F" w:rsidRPr="008125C7" w:rsidRDefault="00015B8F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371F" w14:textId="6BDD5518" w:rsidR="00015B8F" w:rsidRPr="008125C7" w:rsidRDefault="006B2F7C" w:rsidP="008125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2B42DBF" w14:textId="77777777" w:rsidR="00923D7D" w:rsidRPr="008125C7" w:rsidRDefault="00923D7D" w:rsidP="008125C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54BD1ED" w14:textId="77777777" w:rsidR="0085747A" w:rsidRPr="008125C7" w:rsidRDefault="0085747A" w:rsidP="008125C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125C7">
        <w:rPr>
          <w:rFonts w:ascii="Corbel" w:hAnsi="Corbel"/>
          <w:smallCaps w:val="0"/>
          <w:szCs w:val="24"/>
        </w:rPr>
        <w:t>1.</w:t>
      </w:r>
      <w:r w:rsidR="00E22FBC" w:rsidRPr="008125C7">
        <w:rPr>
          <w:rFonts w:ascii="Corbel" w:hAnsi="Corbel"/>
          <w:smallCaps w:val="0"/>
          <w:szCs w:val="24"/>
        </w:rPr>
        <w:t>2</w:t>
      </w:r>
      <w:r w:rsidR="00F83B28" w:rsidRPr="008125C7">
        <w:rPr>
          <w:rFonts w:ascii="Corbel" w:hAnsi="Corbel"/>
          <w:smallCaps w:val="0"/>
          <w:szCs w:val="24"/>
        </w:rPr>
        <w:t>.</w:t>
      </w:r>
      <w:r w:rsidR="00F83B28" w:rsidRPr="008125C7">
        <w:rPr>
          <w:rFonts w:ascii="Corbel" w:hAnsi="Corbel"/>
          <w:smallCaps w:val="0"/>
          <w:szCs w:val="24"/>
        </w:rPr>
        <w:tab/>
      </w:r>
      <w:r w:rsidRPr="008125C7">
        <w:rPr>
          <w:rFonts w:ascii="Corbel" w:hAnsi="Corbel"/>
          <w:smallCaps w:val="0"/>
          <w:szCs w:val="24"/>
        </w:rPr>
        <w:t xml:space="preserve">Sposób realizacji zajęć  </w:t>
      </w:r>
    </w:p>
    <w:p w14:paraId="28C14D43" w14:textId="77777777" w:rsidR="0085747A" w:rsidRPr="008125C7" w:rsidRDefault="00FA566C" w:rsidP="008125C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125C7">
        <w:rPr>
          <w:rFonts w:ascii="Corbel" w:eastAsia="MS Gothic" w:hAnsi="Corbel"/>
          <w:b w:val="0"/>
          <w:szCs w:val="24"/>
        </w:rPr>
        <w:sym w:font="Wingdings 2" w:char="F054"/>
      </w:r>
      <w:r w:rsidR="0085747A" w:rsidRPr="008125C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ABDC6DA" w14:textId="77777777" w:rsidR="0085747A" w:rsidRPr="008125C7" w:rsidRDefault="0085747A" w:rsidP="008125C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125C7">
        <w:rPr>
          <w:rFonts w:ascii="Segoe UI Symbol" w:eastAsia="MS Gothic" w:hAnsi="Segoe UI Symbol" w:cs="Segoe UI Symbol"/>
          <w:b w:val="0"/>
          <w:szCs w:val="24"/>
        </w:rPr>
        <w:t>☐</w:t>
      </w:r>
      <w:r w:rsidRPr="008125C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8265EB" w14:textId="77777777" w:rsidR="0085747A" w:rsidRPr="008125C7" w:rsidRDefault="0085747A" w:rsidP="008125C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8CE894" w14:textId="77777777" w:rsidR="00E22FBC" w:rsidRPr="008125C7" w:rsidRDefault="00E22FBC" w:rsidP="008125C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125C7">
        <w:rPr>
          <w:rFonts w:ascii="Corbel" w:hAnsi="Corbel"/>
          <w:smallCaps w:val="0"/>
          <w:szCs w:val="24"/>
        </w:rPr>
        <w:t xml:space="preserve">1.3 </w:t>
      </w:r>
      <w:r w:rsidR="00F83B28" w:rsidRPr="008125C7">
        <w:rPr>
          <w:rFonts w:ascii="Corbel" w:hAnsi="Corbel"/>
          <w:smallCaps w:val="0"/>
          <w:szCs w:val="24"/>
        </w:rPr>
        <w:tab/>
      </w:r>
      <w:r w:rsidRPr="008125C7">
        <w:rPr>
          <w:rFonts w:ascii="Corbel" w:hAnsi="Corbel"/>
          <w:smallCaps w:val="0"/>
          <w:szCs w:val="24"/>
        </w:rPr>
        <w:t>For</w:t>
      </w:r>
      <w:r w:rsidR="00445970" w:rsidRPr="008125C7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8125C7">
        <w:rPr>
          <w:rFonts w:ascii="Corbel" w:hAnsi="Corbel"/>
          <w:smallCaps w:val="0"/>
          <w:szCs w:val="24"/>
        </w:rPr>
        <w:t xml:space="preserve">przedmiotu </w:t>
      </w:r>
      <w:r w:rsidRPr="008125C7">
        <w:rPr>
          <w:rFonts w:ascii="Corbel" w:hAnsi="Corbel"/>
          <w:smallCaps w:val="0"/>
          <w:szCs w:val="24"/>
        </w:rPr>
        <w:t xml:space="preserve"> (</w:t>
      </w:r>
      <w:proofErr w:type="gramEnd"/>
      <w:r w:rsidRPr="008125C7">
        <w:rPr>
          <w:rFonts w:ascii="Corbel" w:hAnsi="Corbel"/>
          <w:smallCaps w:val="0"/>
          <w:szCs w:val="24"/>
        </w:rPr>
        <w:t xml:space="preserve">z toku) </w:t>
      </w:r>
      <w:r w:rsidRPr="008125C7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EC32126" w14:textId="2083A858" w:rsidR="009C54AE" w:rsidRPr="008125C7" w:rsidRDefault="006B2F7C" w:rsidP="008125C7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2EDB8F2A" w14:textId="77777777" w:rsidR="00E960BB" w:rsidRPr="008125C7" w:rsidRDefault="00E960BB" w:rsidP="008125C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10085D" w14:textId="77777777" w:rsidR="00E960BB" w:rsidRPr="008125C7" w:rsidRDefault="0085747A" w:rsidP="008125C7">
      <w:pPr>
        <w:pStyle w:val="Punktygwne"/>
        <w:spacing w:before="0" w:after="0"/>
        <w:rPr>
          <w:rFonts w:ascii="Corbel" w:hAnsi="Corbel"/>
          <w:szCs w:val="24"/>
        </w:rPr>
      </w:pPr>
      <w:r w:rsidRPr="008125C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125C7" w14:paraId="55527182" w14:textId="77777777" w:rsidTr="00745302">
        <w:tc>
          <w:tcPr>
            <w:tcW w:w="9670" w:type="dxa"/>
          </w:tcPr>
          <w:p w14:paraId="57B1AD5A" w14:textId="77777777" w:rsidR="00932619" w:rsidRDefault="00932619" w:rsidP="009326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posiadać:</w:t>
            </w:r>
          </w:p>
          <w:p w14:paraId="59A88C9B" w14:textId="77777777" w:rsidR="00932619" w:rsidRDefault="00932619" w:rsidP="00932619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eksploracji danych oraz pracy z narzędziami informatycznymi,</w:t>
            </w:r>
          </w:p>
          <w:p w14:paraId="3E261077" w14:textId="60355A31" w:rsidR="0085747A" w:rsidRPr="004E6D4F" w:rsidRDefault="00932619" w:rsidP="004E6D4F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 formułowania problemów i przygotowania danych tekstowych,</w:t>
            </w:r>
          </w:p>
        </w:tc>
      </w:tr>
    </w:tbl>
    <w:p w14:paraId="7AC586D8" w14:textId="79D1E8E2" w:rsidR="004A55BA" w:rsidRDefault="004A55BA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32F11241" w14:textId="48F85AF0" w:rsidR="0085747A" w:rsidRPr="008125C7" w:rsidRDefault="0071620A" w:rsidP="008125C7">
      <w:pPr>
        <w:pStyle w:val="Punktygwne"/>
        <w:spacing w:before="0" w:after="0"/>
        <w:rPr>
          <w:rFonts w:ascii="Corbel" w:hAnsi="Corbel"/>
          <w:szCs w:val="24"/>
        </w:rPr>
      </w:pPr>
      <w:r w:rsidRPr="008125C7">
        <w:rPr>
          <w:rFonts w:ascii="Corbel" w:hAnsi="Corbel"/>
          <w:szCs w:val="24"/>
        </w:rPr>
        <w:t>3.</w:t>
      </w:r>
      <w:r w:rsidR="0085747A" w:rsidRPr="008125C7">
        <w:rPr>
          <w:rFonts w:ascii="Corbel" w:hAnsi="Corbel"/>
          <w:szCs w:val="24"/>
        </w:rPr>
        <w:t xml:space="preserve"> </w:t>
      </w:r>
      <w:r w:rsidR="00A84C85" w:rsidRPr="008125C7">
        <w:rPr>
          <w:rFonts w:ascii="Corbel" w:hAnsi="Corbel"/>
          <w:szCs w:val="24"/>
        </w:rPr>
        <w:t>cele, efekty uczenia się</w:t>
      </w:r>
      <w:r w:rsidR="0085747A" w:rsidRPr="008125C7">
        <w:rPr>
          <w:rFonts w:ascii="Corbel" w:hAnsi="Corbel"/>
          <w:szCs w:val="24"/>
        </w:rPr>
        <w:t>, treści Programowe i stosowane metody Dydaktyczne</w:t>
      </w:r>
    </w:p>
    <w:p w14:paraId="2FFE627A" w14:textId="77777777" w:rsidR="0085747A" w:rsidRPr="008125C7" w:rsidRDefault="0071620A" w:rsidP="008125C7">
      <w:pPr>
        <w:pStyle w:val="Podpunkty"/>
        <w:rPr>
          <w:rFonts w:ascii="Corbel" w:hAnsi="Corbel"/>
          <w:sz w:val="24"/>
          <w:szCs w:val="24"/>
        </w:rPr>
      </w:pPr>
      <w:r w:rsidRPr="008125C7">
        <w:rPr>
          <w:rFonts w:ascii="Corbel" w:hAnsi="Corbel"/>
          <w:sz w:val="24"/>
          <w:szCs w:val="24"/>
        </w:rPr>
        <w:t xml:space="preserve">3.1 </w:t>
      </w:r>
      <w:r w:rsidR="00C05F44" w:rsidRPr="008125C7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8955"/>
      </w:tblGrid>
      <w:tr w:rsidR="0085747A" w:rsidRPr="008125C7" w14:paraId="061DC153" w14:textId="77777777" w:rsidTr="00C50729">
        <w:tc>
          <w:tcPr>
            <w:tcW w:w="567" w:type="dxa"/>
            <w:vAlign w:val="center"/>
          </w:tcPr>
          <w:p w14:paraId="2B223501" w14:textId="77777777" w:rsidR="0085747A" w:rsidRPr="008125C7" w:rsidRDefault="0085747A" w:rsidP="008125C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25C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5A583CB5" w14:textId="005CA6CF" w:rsidR="0085747A" w:rsidRPr="008125C7" w:rsidRDefault="00932619" w:rsidP="008125C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932619">
              <w:rPr>
                <w:rFonts w:ascii="Corbel" w:hAnsi="Corbel"/>
                <w:b w:val="0"/>
                <w:sz w:val="24"/>
                <w:szCs w:val="24"/>
              </w:rPr>
              <w:t xml:space="preserve">apoznanie studentów z zasadami projektowania, testowania i optymalizowania </w:t>
            </w:r>
            <w:proofErr w:type="spellStart"/>
            <w:r w:rsidRPr="00932619">
              <w:rPr>
                <w:rFonts w:ascii="Corbel" w:hAnsi="Corbel"/>
                <w:b w:val="0"/>
                <w:sz w:val="24"/>
                <w:szCs w:val="24"/>
              </w:rPr>
              <w:t>promptów</w:t>
            </w:r>
            <w:proofErr w:type="spellEnd"/>
            <w:r w:rsidRPr="00932619">
              <w:rPr>
                <w:rFonts w:ascii="Corbel" w:hAnsi="Corbel"/>
                <w:b w:val="0"/>
                <w:sz w:val="24"/>
                <w:szCs w:val="24"/>
              </w:rPr>
              <w:t xml:space="preserve"> dla modeli sztucznej inteligencji generatywnej (LLM, modele multimodalne, modele obrazowe).</w:t>
            </w:r>
          </w:p>
        </w:tc>
      </w:tr>
      <w:tr w:rsidR="00E15128" w:rsidRPr="008125C7" w14:paraId="776AFC02" w14:textId="77777777" w:rsidTr="00C50729">
        <w:tc>
          <w:tcPr>
            <w:tcW w:w="567" w:type="dxa"/>
            <w:vAlign w:val="center"/>
          </w:tcPr>
          <w:p w14:paraId="3E8E5143" w14:textId="77777777" w:rsidR="00E15128" w:rsidRPr="008125C7" w:rsidRDefault="00E15128" w:rsidP="008125C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125C7">
              <w:rPr>
                <w:rFonts w:ascii="Corbel" w:hAnsi="Corbel"/>
                <w:b w:val="0"/>
                <w:sz w:val="24"/>
                <w:szCs w:val="24"/>
              </w:rPr>
              <w:t xml:space="preserve">C2 </w:t>
            </w:r>
          </w:p>
        </w:tc>
        <w:tc>
          <w:tcPr>
            <w:tcW w:w="9103" w:type="dxa"/>
            <w:vAlign w:val="center"/>
          </w:tcPr>
          <w:p w14:paraId="74D05572" w14:textId="2A77ED79" w:rsidR="00E15128" w:rsidRPr="008125C7" w:rsidRDefault="00932619" w:rsidP="008125C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2619">
              <w:rPr>
                <w:rFonts w:ascii="Corbel" w:hAnsi="Corbel"/>
                <w:b w:val="0"/>
                <w:sz w:val="24"/>
                <w:szCs w:val="24"/>
              </w:rPr>
              <w:t>Wykształcenie praktycznych umiejętności tworzenia skutecznych instrukcji (</w:t>
            </w:r>
            <w:proofErr w:type="spellStart"/>
            <w:r w:rsidRPr="00932619">
              <w:rPr>
                <w:rFonts w:ascii="Corbel" w:hAnsi="Corbel"/>
                <w:b w:val="0"/>
                <w:sz w:val="24"/>
                <w:szCs w:val="24"/>
              </w:rPr>
              <w:t>prompt</w:t>
            </w:r>
            <w:proofErr w:type="spellEnd"/>
            <w:r w:rsidRPr="00932619">
              <w:rPr>
                <w:rFonts w:ascii="Corbel" w:hAnsi="Corbel"/>
                <w:b w:val="0"/>
                <w:sz w:val="24"/>
                <w:szCs w:val="24"/>
              </w:rPr>
              <w:t xml:space="preserve"> engineering) w zastosowaniach biznesowych, analitycznych i informatycznych.</w:t>
            </w:r>
          </w:p>
        </w:tc>
      </w:tr>
      <w:tr w:rsidR="00932619" w:rsidRPr="008125C7" w14:paraId="672C2DC9" w14:textId="77777777" w:rsidTr="00C50729">
        <w:tc>
          <w:tcPr>
            <w:tcW w:w="567" w:type="dxa"/>
            <w:vAlign w:val="center"/>
          </w:tcPr>
          <w:p w14:paraId="434E6A64" w14:textId="234D50FD" w:rsidR="00932619" w:rsidRPr="008125C7" w:rsidRDefault="00932619" w:rsidP="008125C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lastRenderedPageBreak/>
              <w:t>C</w:t>
            </w:r>
            <w:r w:rsidR="004E6D4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9103" w:type="dxa"/>
            <w:vAlign w:val="center"/>
          </w:tcPr>
          <w:p w14:paraId="32544D74" w14:textId="4BCB603E" w:rsidR="00932619" w:rsidRPr="008125C7" w:rsidRDefault="00932619" w:rsidP="008125C7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2619">
              <w:rPr>
                <w:rFonts w:ascii="Corbel" w:hAnsi="Corbel"/>
                <w:b w:val="0"/>
                <w:sz w:val="24"/>
                <w:szCs w:val="24"/>
              </w:rPr>
              <w:t>Zrozumienie zagrożeń, ograniczeń i zasad bezpiecznego wykorzystywania modeli generatywnych.</w:t>
            </w:r>
          </w:p>
        </w:tc>
      </w:tr>
    </w:tbl>
    <w:p w14:paraId="5C6AD58D" w14:textId="77777777" w:rsidR="00F77556" w:rsidRPr="008125C7" w:rsidRDefault="00F77556" w:rsidP="00932619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2A957D01" w14:textId="46740CE2" w:rsidR="001D7B54" w:rsidRPr="008125C7" w:rsidRDefault="009F4610" w:rsidP="008125C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125C7">
        <w:rPr>
          <w:rFonts w:ascii="Corbel" w:hAnsi="Corbel"/>
          <w:b/>
          <w:sz w:val="24"/>
          <w:szCs w:val="24"/>
        </w:rPr>
        <w:t xml:space="preserve">3.2 </w:t>
      </w:r>
      <w:r w:rsidR="001D7B54" w:rsidRPr="008125C7">
        <w:rPr>
          <w:rFonts w:ascii="Corbel" w:hAnsi="Corbel"/>
          <w:b/>
          <w:sz w:val="24"/>
          <w:szCs w:val="24"/>
        </w:rPr>
        <w:t xml:space="preserve">Efekty </w:t>
      </w:r>
      <w:r w:rsidR="00C05F44" w:rsidRPr="008125C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125C7">
        <w:rPr>
          <w:rFonts w:ascii="Corbel" w:hAnsi="Corbel"/>
          <w:b/>
          <w:sz w:val="24"/>
          <w:szCs w:val="24"/>
        </w:rPr>
        <w:t>dla przedmiotu</w:t>
      </w:r>
      <w:r w:rsidR="00445970" w:rsidRPr="008125C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8125C7" w14:paraId="24B4CFE5" w14:textId="77777777" w:rsidTr="00CE7EDA">
        <w:tc>
          <w:tcPr>
            <w:tcW w:w="1679" w:type="dxa"/>
            <w:vAlign w:val="center"/>
          </w:tcPr>
          <w:p w14:paraId="69708459" w14:textId="77777777" w:rsidR="0085747A" w:rsidRPr="008125C7" w:rsidRDefault="0085747A" w:rsidP="00812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125C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125C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125C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1C92461E" w14:textId="77777777" w:rsidR="0085747A" w:rsidRPr="008125C7" w:rsidRDefault="0085747A" w:rsidP="00812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125C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125C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98A313" w14:textId="4A48DE0E" w:rsidR="0085747A" w:rsidRPr="008125C7" w:rsidRDefault="0085747A" w:rsidP="00812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8125C7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8125C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CE7EDA" w:rsidRPr="00932619" w14:paraId="439E756D" w14:textId="77777777" w:rsidTr="00CE7EDA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5B03" w14:textId="13565C72" w:rsidR="00CE7EDA" w:rsidRPr="00932619" w:rsidRDefault="00CE7EDA" w:rsidP="00CE7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3D1447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Pr="00932619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533D" w14:textId="77777777" w:rsidR="00CE7EDA" w:rsidRPr="00932619" w:rsidRDefault="00CE7EDA" w:rsidP="00CE7E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Student zna zasady działania modeli generatywnych i potrafi wyjaśnić rolę </w:t>
            </w:r>
            <w:proofErr w:type="spellStart"/>
            <w:r w:rsidRPr="00932619">
              <w:rPr>
                <w:rFonts w:ascii="Corbel" w:hAnsi="Corbel"/>
                <w:b w:val="0"/>
                <w:smallCaps w:val="0"/>
                <w:szCs w:val="24"/>
              </w:rPr>
              <w:t>promptu</w:t>
            </w:r>
            <w:proofErr w:type="spellEnd"/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 w procesie generacji treści.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1A23" w14:textId="283F4D9F" w:rsidR="00CE7EDA" w:rsidRPr="00932619" w:rsidRDefault="00CE7EDA" w:rsidP="00CE7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bCs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8</w:t>
            </w:r>
          </w:p>
        </w:tc>
      </w:tr>
      <w:tr w:rsidR="00CE7EDA" w:rsidRPr="00932619" w14:paraId="3A155092" w14:textId="77777777" w:rsidTr="00CE7EDA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9FBB" w14:textId="732531AA" w:rsidR="00CE7EDA" w:rsidRPr="00932619" w:rsidRDefault="00CE7EDA" w:rsidP="00CE7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3D1447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Pr="0093261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8733" w14:textId="2C90A2F5" w:rsidR="00CE7EDA" w:rsidRPr="00932619" w:rsidRDefault="00CE7EDA" w:rsidP="00CE7E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Student potrafi formułować skuteczne </w:t>
            </w:r>
            <w:proofErr w:type="spellStart"/>
            <w:r w:rsidRPr="00932619">
              <w:rPr>
                <w:rFonts w:ascii="Corbel" w:hAnsi="Corbel"/>
                <w:b w:val="0"/>
                <w:smallCaps w:val="0"/>
                <w:szCs w:val="24"/>
              </w:rPr>
              <w:t>prompty</w:t>
            </w:r>
            <w:proofErr w:type="spellEnd"/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 dla różnych zadań: analitycznych, biznesowych, </w:t>
            </w:r>
            <w:proofErr w:type="gramStart"/>
            <w:r w:rsidRPr="00932619">
              <w:rPr>
                <w:rFonts w:ascii="Corbel" w:hAnsi="Corbel"/>
                <w:b w:val="0"/>
                <w:smallCaps w:val="0"/>
                <w:szCs w:val="24"/>
              </w:rPr>
              <w:t>tekstowych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proofErr w:type="gramEnd"/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 kreatywnych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 tym z wykorzystaniem literatury obcej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A693" w14:textId="77777777" w:rsidR="00CE7EDA" w:rsidRDefault="00CE7EDA" w:rsidP="00CE7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bCs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4</w:t>
            </w:r>
          </w:p>
          <w:p w14:paraId="3DB714DE" w14:textId="77777777" w:rsidR="00CE7EDA" w:rsidRDefault="00CE7EDA" w:rsidP="00CE7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bCs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5</w:t>
            </w:r>
          </w:p>
          <w:p w14:paraId="3D7E8732" w14:textId="33A85CB8" w:rsidR="00CE7EDA" w:rsidRPr="00932619" w:rsidRDefault="00CE7EDA" w:rsidP="00CE7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bCs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9</w:t>
            </w:r>
          </w:p>
        </w:tc>
      </w:tr>
      <w:tr w:rsidR="00CE7EDA" w:rsidRPr="00932619" w14:paraId="40B094BE" w14:textId="77777777" w:rsidTr="00CE7EDA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CED9" w14:textId="74EF460F" w:rsidR="00CE7EDA" w:rsidRPr="00932619" w:rsidRDefault="00CE7EDA" w:rsidP="00CE7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3D1447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Pr="0093261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448F" w14:textId="77777777" w:rsidR="00CE7EDA" w:rsidRPr="00932619" w:rsidRDefault="00CE7EDA" w:rsidP="00CE7E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Student umie projektować, iterować i optymalizować </w:t>
            </w:r>
            <w:proofErr w:type="spellStart"/>
            <w:r w:rsidRPr="00932619">
              <w:rPr>
                <w:rFonts w:ascii="Corbel" w:hAnsi="Corbel"/>
                <w:b w:val="0"/>
                <w:smallCaps w:val="0"/>
                <w:szCs w:val="24"/>
              </w:rPr>
              <w:t>prompty</w:t>
            </w:r>
            <w:proofErr w:type="spellEnd"/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, analizować błędy modeli i dobierać strategię </w:t>
            </w:r>
            <w:proofErr w:type="spellStart"/>
            <w:r w:rsidRPr="00932619">
              <w:rPr>
                <w:rFonts w:ascii="Corbel" w:hAnsi="Corbel"/>
                <w:b w:val="0"/>
                <w:smallCaps w:val="0"/>
                <w:szCs w:val="24"/>
              </w:rPr>
              <w:t>promptowania</w:t>
            </w:r>
            <w:proofErr w:type="spellEnd"/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 do kontekstu.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506F" w14:textId="77777777" w:rsidR="00CE7EDA" w:rsidRDefault="00CE7EDA" w:rsidP="00CE7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bCs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4</w:t>
            </w:r>
          </w:p>
          <w:p w14:paraId="286EE0BE" w14:textId="707BB06D" w:rsidR="00CE7EDA" w:rsidRPr="00932619" w:rsidRDefault="00CE7EDA" w:rsidP="00CE7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bCs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5</w:t>
            </w:r>
          </w:p>
        </w:tc>
      </w:tr>
      <w:tr w:rsidR="00CE7EDA" w:rsidRPr="00932619" w14:paraId="6409F5B0" w14:textId="77777777" w:rsidTr="00CE7EDA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C738" w14:textId="1A5F9EAB" w:rsidR="00CE7EDA" w:rsidRPr="00932619" w:rsidRDefault="00CE7EDA" w:rsidP="00CE7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3D1447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51BC" w14:textId="2866A546" w:rsidR="00CE7EDA" w:rsidRPr="00932619" w:rsidRDefault="00CE7EDA" w:rsidP="00CE7E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konieczność doskonalenia swojej wiedzy, konfrontowania jej z praktyką gospodarczą </w:t>
            </w:r>
            <w:r w:rsidR="00E96DEA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2619">
              <w:rPr>
                <w:rFonts w:ascii="Corbel" w:hAnsi="Corbel"/>
                <w:b w:val="0"/>
                <w:smallCaps w:val="0"/>
                <w:szCs w:val="24"/>
              </w:rPr>
              <w:t>zna zasady etycznego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32619">
              <w:rPr>
                <w:rFonts w:ascii="Corbel" w:hAnsi="Corbel"/>
                <w:b w:val="0"/>
                <w:smallCaps w:val="0"/>
                <w:szCs w:val="24"/>
              </w:rPr>
              <w:t>odpowiedzialnego stosowania sztucznej inteligencji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AEE1" w14:textId="77777777" w:rsidR="00CE7EDA" w:rsidRDefault="00CE7EDA" w:rsidP="00CE7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bCs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K01</w:t>
            </w:r>
          </w:p>
          <w:p w14:paraId="147B362E" w14:textId="77777777" w:rsidR="00CE7EDA" w:rsidRDefault="00CE7EDA" w:rsidP="00CE7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bCs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</w:t>
            </w:r>
            <w:r w:rsidRPr="00932619">
              <w:rPr>
                <w:rFonts w:ascii="Corbel" w:hAnsi="Corbel"/>
                <w:b w:val="0"/>
                <w:bCs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2</w:t>
            </w:r>
          </w:p>
          <w:p w14:paraId="24838174" w14:textId="2554BCF2" w:rsidR="00CE7EDA" w:rsidRPr="00932619" w:rsidRDefault="00CE7EDA" w:rsidP="00CE7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</w:tbl>
    <w:p w14:paraId="4E34E4AE" w14:textId="77777777" w:rsidR="0085747A" w:rsidRPr="008125C7" w:rsidRDefault="0085747A" w:rsidP="008125C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35D6ED" w14:textId="77777777" w:rsidR="0085747A" w:rsidRPr="008125C7" w:rsidRDefault="00675843" w:rsidP="008125C7">
      <w:pPr>
        <w:pStyle w:val="Akapitzlist"/>
        <w:spacing w:after="0" w:line="240" w:lineRule="auto"/>
        <w:ind w:left="426"/>
        <w:contextualSpacing w:val="0"/>
        <w:jc w:val="both"/>
        <w:rPr>
          <w:rFonts w:ascii="Corbel" w:hAnsi="Corbel"/>
          <w:b/>
          <w:sz w:val="24"/>
          <w:szCs w:val="24"/>
        </w:rPr>
      </w:pPr>
      <w:r w:rsidRPr="008125C7">
        <w:rPr>
          <w:rFonts w:ascii="Corbel" w:hAnsi="Corbel"/>
          <w:b/>
          <w:sz w:val="24"/>
          <w:szCs w:val="24"/>
        </w:rPr>
        <w:t>3.3</w:t>
      </w:r>
      <w:r w:rsidR="001D7B54" w:rsidRPr="008125C7">
        <w:rPr>
          <w:rFonts w:ascii="Corbel" w:hAnsi="Corbel"/>
          <w:b/>
          <w:sz w:val="24"/>
          <w:szCs w:val="24"/>
        </w:rPr>
        <w:t xml:space="preserve"> </w:t>
      </w:r>
      <w:r w:rsidR="0085747A" w:rsidRPr="008125C7">
        <w:rPr>
          <w:rFonts w:ascii="Corbel" w:hAnsi="Corbel"/>
          <w:b/>
          <w:sz w:val="24"/>
          <w:szCs w:val="24"/>
        </w:rPr>
        <w:t>T</w:t>
      </w:r>
      <w:r w:rsidR="001D7B54" w:rsidRPr="008125C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125C7">
        <w:rPr>
          <w:rFonts w:ascii="Corbel" w:hAnsi="Corbel"/>
          <w:sz w:val="24"/>
          <w:szCs w:val="24"/>
        </w:rPr>
        <w:t xml:space="preserve">  </w:t>
      </w:r>
    </w:p>
    <w:p w14:paraId="52833BA1" w14:textId="7EFC19A0" w:rsidR="0085747A" w:rsidRPr="008125C7" w:rsidRDefault="0085747A" w:rsidP="008125C7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orbel" w:hAnsi="Corbel"/>
          <w:sz w:val="24"/>
          <w:szCs w:val="24"/>
        </w:rPr>
      </w:pPr>
      <w:r w:rsidRPr="008125C7">
        <w:rPr>
          <w:rFonts w:ascii="Corbel" w:hAnsi="Corbel"/>
          <w:sz w:val="24"/>
          <w:szCs w:val="24"/>
        </w:rPr>
        <w:t xml:space="preserve">Problematyka </w:t>
      </w:r>
      <w:r w:rsidR="00465339">
        <w:rPr>
          <w:rFonts w:ascii="Corbel" w:hAnsi="Corbel"/>
          <w:sz w:val="24"/>
          <w:szCs w:val="24"/>
        </w:rPr>
        <w:t>ćwiczeń</w:t>
      </w:r>
      <w:r w:rsidRPr="008125C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125C7" w14:paraId="784591B8" w14:textId="77777777" w:rsidTr="00923D7D">
        <w:tc>
          <w:tcPr>
            <w:tcW w:w="9639" w:type="dxa"/>
          </w:tcPr>
          <w:p w14:paraId="71D092BD" w14:textId="77777777" w:rsidR="00932619" w:rsidRPr="00932619" w:rsidRDefault="00932619" w:rsidP="00465339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2619">
              <w:rPr>
                <w:rFonts w:ascii="Corbel" w:hAnsi="Corbel"/>
                <w:sz w:val="24"/>
                <w:szCs w:val="24"/>
              </w:rPr>
              <w:t xml:space="preserve">Wprowadzenie do 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</w:rPr>
              <w:t>prompt</w:t>
            </w:r>
            <w:proofErr w:type="spellEnd"/>
            <w:r w:rsidRPr="00932619">
              <w:rPr>
                <w:rFonts w:ascii="Corbel" w:hAnsi="Corbel"/>
                <w:sz w:val="24"/>
                <w:szCs w:val="24"/>
              </w:rPr>
              <w:t xml:space="preserve"> engineering – rola 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</w:rPr>
              <w:t>promptu</w:t>
            </w:r>
            <w:proofErr w:type="spellEnd"/>
            <w:r w:rsidRPr="00932619">
              <w:rPr>
                <w:rFonts w:ascii="Corbel" w:hAnsi="Corbel"/>
                <w:sz w:val="24"/>
                <w:szCs w:val="24"/>
              </w:rPr>
              <w:t xml:space="preserve"> w modelach generatywnych.</w:t>
            </w:r>
          </w:p>
          <w:p w14:paraId="699A536B" w14:textId="77777777" w:rsidR="00932619" w:rsidRPr="00932619" w:rsidRDefault="00932619" w:rsidP="00465339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2619">
              <w:rPr>
                <w:rFonts w:ascii="Corbel" w:hAnsi="Corbel"/>
                <w:sz w:val="24"/>
                <w:szCs w:val="24"/>
              </w:rPr>
              <w:t>Modele językowe i multimodalne – charakterystyka, ograniczenia, sposoby użycia.</w:t>
            </w:r>
          </w:p>
          <w:p w14:paraId="607F2C53" w14:textId="04F52D75" w:rsidR="00932619" w:rsidRPr="00932619" w:rsidRDefault="00932619" w:rsidP="00465339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932619">
              <w:rPr>
                <w:rFonts w:ascii="Corbel" w:hAnsi="Corbel"/>
                <w:sz w:val="24"/>
                <w:szCs w:val="24"/>
                <w:lang w:val="en-US"/>
              </w:rPr>
              <w:t>Typy</w:t>
            </w:r>
            <w:proofErr w:type="spellEnd"/>
            <w:r w:rsidRPr="00932619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  <w:lang w:val="en-US"/>
              </w:rPr>
              <w:t>promptów</w:t>
            </w:r>
            <w:proofErr w:type="spellEnd"/>
            <w:r w:rsidRPr="00932619">
              <w:rPr>
                <w:rFonts w:ascii="Corbel" w:hAnsi="Corbel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  <w:lang w:val="en-US"/>
              </w:rPr>
              <w:t>instrukcyjne</w:t>
            </w:r>
            <w:proofErr w:type="spellEnd"/>
            <w:r w:rsidRPr="00932619">
              <w:rPr>
                <w:rFonts w:ascii="Corbel" w:hAnsi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  <w:lang w:val="en-US"/>
              </w:rPr>
              <w:t>systemowe</w:t>
            </w:r>
            <w:proofErr w:type="spellEnd"/>
            <w:r w:rsidRPr="00932619">
              <w:rPr>
                <w:rFonts w:ascii="Corbel" w:hAnsi="Corbel"/>
                <w:sz w:val="24"/>
                <w:szCs w:val="24"/>
                <w:lang w:val="en-US"/>
              </w:rPr>
              <w:t>, zero-shot, few-shot, chain-of-thought</w:t>
            </w:r>
            <w:r w:rsidR="00FC4EB2">
              <w:rPr>
                <w:rFonts w:ascii="Corbel" w:hAnsi="Corbel"/>
                <w:sz w:val="24"/>
                <w:szCs w:val="24"/>
                <w:lang w:val="en-US"/>
              </w:rPr>
              <w:t xml:space="preserve"> i ich</w:t>
            </w:r>
          </w:p>
          <w:p w14:paraId="09D4610B" w14:textId="755DE505" w:rsidR="00932619" w:rsidRPr="00932619" w:rsidRDefault="00FC4EB2" w:rsidP="00FC4EB2">
            <w:pPr>
              <w:pStyle w:val="Akapitzlist"/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932619" w:rsidRPr="00932619">
              <w:rPr>
                <w:rFonts w:ascii="Corbel" w:hAnsi="Corbel"/>
                <w:sz w:val="24"/>
                <w:szCs w:val="24"/>
              </w:rPr>
              <w:t xml:space="preserve">rojektowanie </w:t>
            </w:r>
            <w:r>
              <w:rPr>
                <w:rFonts w:ascii="Corbel" w:hAnsi="Corbel"/>
                <w:sz w:val="24"/>
                <w:szCs w:val="24"/>
              </w:rPr>
              <w:t>(z</w:t>
            </w:r>
            <w:r w:rsidR="00932619" w:rsidRPr="00932619">
              <w:rPr>
                <w:rFonts w:ascii="Corbel" w:hAnsi="Corbel"/>
                <w:sz w:val="24"/>
                <w:szCs w:val="24"/>
              </w:rPr>
              <w:t>asady, struktury, wzorce</w:t>
            </w:r>
            <w:r>
              <w:rPr>
                <w:rFonts w:ascii="Corbel" w:hAnsi="Corbel"/>
                <w:sz w:val="24"/>
                <w:szCs w:val="24"/>
              </w:rPr>
              <w:t>)</w:t>
            </w:r>
            <w:r w:rsidR="00932619" w:rsidRPr="00932619">
              <w:rPr>
                <w:rFonts w:ascii="Corbel" w:hAnsi="Corbel"/>
                <w:sz w:val="24"/>
                <w:szCs w:val="24"/>
              </w:rPr>
              <w:t>.</w:t>
            </w:r>
          </w:p>
          <w:p w14:paraId="74F959D4" w14:textId="77777777" w:rsidR="00932619" w:rsidRPr="00932619" w:rsidRDefault="00932619" w:rsidP="00465339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2619">
              <w:rPr>
                <w:rFonts w:ascii="Corbel" w:hAnsi="Corbel"/>
                <w:sz w:val="24"/>
                <w:szCs w:val="24"/>
              </w:rPr>
              <w:t>Automatyzacja pracy z AI: agenci, narzędzia, integracje, API.</w:t>
            </w:r>
          </w:p>
          <w:p w14:paraId="1CF822C3" w14:textId="77777777" w:rsidR="00932619" w:rsidRPr="00932619" w:rsidRDefault="00932619" w:rsidP="00465339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2619">
              <w:rPr>
                <w:rFonts w:ascii="Corbel" w:hAnsi="Corbel"/>
                <w:sz w:val="24"/>
                <w:szCs w:val="24"/>
              </w:rPr>
              <w:t>Zagrożenia i odpowiedzialne korzystanie z modeli: bezpieczeństwo danych, etyka, prawo.</w:t>
            </w:r>
          </w:p>
          <w:p w14:paraId="03EE3439" w14:textId="77777777" w:rsidR="0085747A" w:rsidRDefault="00932619" w:rsidP="00465339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2619">
              <w:rPr>
                <w:rFonts w:ascii="Corbel" w:hAnsi="Corbel"/>
                <w:sz w:val="24"/>
                <w:szCs w:val="24"/>
              </w:rPr>
              <w:t>Zastosowania w biznesie: raportowanie, analityka, marketing, kodowanie, dokumentacja.</w:t>
            </w:r>
          </w:p>
          <w:p w14:paraId="55F7676E" w14:textId="071B22E5" w:rsidR="00465339" w:rsidRPr="00FC4EB2" w:rsidRDefault="00465339" w:rsidP="00FC4EB2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2619">
              <w:rPr>
                <w:rFonts w:ascii="Corbel" w:hAnsi="Corbel"/>
                <w:sz w:val="24"/>
                <w:szCs w:val="24"/>
              </w:rPr>
              <w:t xml:space="preserve">Tworzenie i testowanie 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</w:rPr>
              <w:t>promptów</w:t>
            </w:r>
            <w:proofErr w:type="spellEnd"/>
            <w:r w:rsidRPr="00932619">
              <w:rPr>
                <w:rFonts w:ascii="Corbel" w:hAnsi="Corbel"/>
                <w:sz w:val="24"/>
                <w:szCs w:val="24"/>
              </w:rPr>
              <w:t xml:space="preserve"> w różnych narzędziach (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</w:rPr>
              <w:t>ChatGPT</w:t>
            </w:r>
            <w:proofErr w:type="spellEnd"/>
            <w:r w:rsidRPr="00932619">
              <w:rPr>
                <w:rFonts w:ascii="Corbel" w:hAnsi="Corbel"/>
                <w:sz w:val="24"/>
                <w:szCs w:val="24"/>
              </w:rPr>
              <w:t xml:space="preserve">, Claude, 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</w:rPr>
              <w:t>Gemini</w:t>
            </w:r>
            <w:proofErr w:type="spellEnd"/>
            <w:r w:rsidRPr="00932619">
              <w:rPr>
                <w:rFonts w:ascii="Corbel" w:hAnsi="Corbel"/>
                <w:sz w:val="24"/>
                <w:szCs w:val="24"/>
              </w:rPr>
              <w:t>, lokalne modele).</w:t>
            </w:r>
            <w:r w:rsidR="00FC4EB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C4EB2">
              <w:rPr>
                <w:rFonts w:ascii="Corbel" w:hAnsi="Corbel"/>
                <w:sz w:val="24"/>
                <w:szCs w:val="24"/>
              </w:rPr>
              <w:t xml:space="preserve">Projektowanie </w:t>
            </w:r>
            <w:proofErr w:type="spellStart"/>
            <w:r w:rsidRPr="00FC4EB2">
              <w:rPr>
                <w:rFonts w:ascii="Corbel" w:hAnsi="Corbel"/>
                <w:sz w:val="24"/>
                <w:szCs w:val="24"/>
              </w:rPr>
              <w:t>promptów</w:t>
            </w:r>
            <w:proofErr w:type="spellEnd"/>
            <w:r w:rsidRPr="00FC4EB2">
              <w:rPr>
                <w:rFonts w:ascii="Corbel" w:hAnsi="Corbel"/>
                <w:sz w:val="24"/>
                <w:szCs w:val="24"/>
              </w:rPr>
              <w:t xml:space="preserve"> do zadań analitycznych, technicznych i kreatywnych.</w:t>
            </w:r>
          </w:p>
          <w:p w14:paraId="701F351D" w14:textId="784942CC" w:rsidR="00465339" w:rsidRPr="00465339" w:rsidRDefault="00465339" w:rsidP="00465339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2619">
              <w:rPr>
                <w:rFonts w:ascii="Corbel" w:hAnsi="Corbel"/>
                <w:sz w:val="24"/>
                <w:szCs w:val="24"/>
              </w:rPr>
              <w:t xml:space="preserve">Budowa systemowych </w:t>
            </w:r>
            <w:proofErr w:type="spellStart"/>
            <w:r w:rsidRPr="00932619">
              <w:rPr>
                <w:rFonts w:ascii="Corbel" w:hAnsi="Corbel"/>
                <w:sz w:val="24"/>
                <w:szCs w:val="24"/>
              </w:rPr>
              <w:t>promptów</w:t>
            </w:r>
            <w:proofErr w:type="spellEnd"/>
            <w:r w:rsidRPr="00932619">
              <w:rPr>
                <w:rFonts w:ascii="Corbel" w:hAnsi="Corbel"/>
                <w:sz w:val="24"/>
                <w:szCs w:val="24"/>
              </w:rPr>
              <w:t xml:space="preserve"> do asystentów biznesowych.</w:t>
            </w:r>
          </w:p>
        </w:tc>
      </w:tr>
    </w:tbl>
    <w:p w14:paraId="1FF4272C" w14:textId="77777777" w:rsidR="0085747A" w:rsidRDefault="0085747A" w:rsidP="004A55BA">
      <w:pPr>
        <w:spacing w:after="0" w:line="240" w:lineRule="auto"/>
        <w:rPr>
          <w:rFonts w:ascii="Corbel" w:hAnsi="Corbel"/>
          <w:sz w:val="24"/>
          <w:szCs w:val="24"/>
        </w:rPr>
      </w:pPr>
    </w:p>
    <w:p w14:paraId="0CE267E0" w14:textId="77777777" w:rsidR="0085747A" w:rsidRPr="008125C7" w:rsidRDefault="009F4610" w:rsidP="008125C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125C7">
        <w:rPr>
          <w:rFonts w:ascii="Corbel" w:hAnsi="Corbel"/>
          <w:smallCaps w:val="0"/>
          <w:szCs w:val="24"/>
        </w:rPr>
        <w:t>3.4 Metody dydaktyczne</w:t>
      </w:r>
      <w:r w:rsidRPr="008125C7">
        <w:rPr>
          <w:rFonts w:ascii="Corbel" w:hAnsi="Corbel"/>
          <w:b w:val="0"/>
          <w:smallCaps w:val="0"/>
          <w:szCs w:val="24"/>
        </w:rPr>
        <w:t xml:space="preserve"> </w:t>
      </w:r>
    </w:p>
    <w:p w14:paraId="62A36A20" w14:textId="230DB136" w:rsidR="005676D9" w:rsidRDefault="00465339" w:rsidP="00465339">
      <w:pPr>
        <w:pStyle w:val="Punktygwne"/>
        <w:spacing w:before="0" w:after="0"/>
        <w:ind w:left="851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</w:t>
      </w:r>
      <w:r w:rsidR="005676D9" w:rsidRPr="008125C7">
        <w:rPr>
          <w:rFonts w:ascii="Corbel" w:hAnsi="Corbel"/>
          <w:b w:val="0"/>
          <w:smallCaps w:val="0"/>
          <w:szCs w:val="24"/>
        </w:rPr>
        <w:t xml:space="preserve"> </w:t>
      </w:r>
      <w:r w:rsidR="00932619">
        <w:rPr>
          <w:rFonts w:ascii="Corbel" w:hAnsi="Corbel"/>
          <w:b w:val="0"/>
          <w:smallCaps w:val="0"/>
          <w:szCs w:val="24"/>
        </w:rPr>
        <w:t>prezentacje multimedialne, analiza przykładów</w:t>
      </w:r>
      <w:r>
        <w:rPr>
          <w:rFonts w:ascii="Corbel" w:hAnsi="Corbel"/>
          <w:b w:val="0"/>
          <w:smallCaps w:val="0"/>
          <w:szCs w:val="24"/>
        </w:rPr>
        <w:t>,</w:t>
      </w:r>
      <w:r w:rsidR="00E5291E" w:rsidRPr="008125C7">
        <w:rPr>
          <w:rFonts w:ascii="Corbel" w:hAnsi="Corbel"/>
          <w:b w:val="0"/>
          <w:smallCaps w:val="0"/>
          <w:szCs w:val="24"/>
        </w:rPr>
        <w:t xml:space="preserve"> </w:t>
      </w:r>
      <w:r w:rsidR="00932619">
        <w:rPr>
          <w:rFonts w:ascii="Corbel" w:hAnsi="Corbel"/>
          <w:b w:val="0"/>
          <w:smallCaps w:val="0"/>
          <w:szCs w:val="24"/>
        </w:rPr>
        <w:t xml:space="preserve">projektowanie </w:t>
      </w:r>
      <w:proofErr w:type="spellStart"/>
      <w:r w:rsidR="00932619">
        <w:rPr>
          <w:rFonts w:ascii="Corbel" w:hAnsi="Corbel"/>
          <w:b w:val="0"/>
          <w:smallCaps w:val="0"/>
          <w:szCs w:val="24"/>
        </w:rPr>
        <w:t>promptów</w:t>
      </w:r>
      <w:proofErr w:type="spellEnd"/>
      <w:r w:rsidR="00932619">
        <w:rPr>
          <w:rFonts w:ascii="Corbel" w:hAnsi="Corbel"/>
          <w:b w:val="0"/>
          <w:smallCaps w:val="0"/>
          <w:szCs w:val="24"/>
        </w:rPr>
        <w:t>,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932619">
        <w:rPr>
          <w:rFonts w:ascii="Corbel" w:hAnsi="Corbel"/>
          <w:b w:val="0"/>
          <w:smallCaps w:val="0"/>
          <w:szCs w:val="24"/>
        </w:rPr>
        <w:t>konsultacje</w:t>
      </w:r>
    </w:p>
    <w:p w14:paraId="322B3DA5" w14:textId="77777777" w:rsidR="0085747A" w:rsidRPr="008125C7" w:rsidRDefault="0085747A" w:rsidP="008125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E8AB9F" w14:textId="77777777" w:rsidR="0085747A" w:rsidRPr="008125C7" w:rsidRDefault="00C61DC5" w:rsidP="008125C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125C7">
        <w:rPr>
          <w:rFonts w:ascii="Corbel" w:hAnsi="Corbel"/>
          <w:smallCaps w:val="0"/>
          <w:szCs w:val="24"/>
        </w:rPr>
        <w:t xml:space="preserve">4. </w:t>
      </w:r>
      <w:r w:rsidR="0085747A" w:rsidRPr="008125C7">
        <w:rPr>
          <w:rFonts w:ascii="Corbel" w:hAnsi="Corbel"/>
          <w:smallCaps w:val="0"/>
          <w:szCs w:val="24"/>
        </w:rPr>
        <w:t>METODY I KRYTERIA OCENY</w:t>
      </w:r>
      <w:r w:rsidR="009F4610" w:rsidRPr="008125C7">
        <w:rPr>
          <w:rFonts w:ascii="Corbel" w:hAnsi="Corbel"/>
          <w:smallCaps w:val="0"/>
          <w:szCs w:val="24"/>
        </w:rPr>
        <w:t xml:space="preserve"> </w:t>
      </w:r>
    </w:p>
    <w:p w14:paraId="732BB4F1" w14:textId="77777777" w:rsidR="0085747A" w:rsidRPr="008125C7" w:rsidRDefault="0085747A" w:rsidP="008125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125C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125C7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125C7" w14:paraId="08DA73BE" w14:textId="77777777" w:rsidTr="00C05F44">
        <w:tc>
          <w:tcPr>
            <w:tcW w:w="1985" w:type="dxa"/>
            <w:vAlign w:val="center"/>
          </w:tcPr>
          <w:p w14:paraId="406A3E8E" w14:textId="77777777" w:rsidR="0085747A" w:rsidRPr="008125C7" w:rsidRDefault="0071620A" w:rsidP="00812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6EEA088" w14:textId="77777777" w:rsidR="0085747A" w:rsidRPr="008125C7" w:rsidRDefault="00A84C85" w:rsidP="00812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8125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B915E2B" w14:textId="77777777" w:rsidR="0085747A" w:rsidRPr="008125C7" w:rsidRDefault="009F4610" w:rsidP="00812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125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2D66C84" w14:textId="77777777" w:rsidR="00923D7D" w:rsidRPr="008125C7" w:rsidRDefault="0085747A" w:rsidP="00812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70DD614" w14:textId="77777777" w:rsidR="0085747A" w:rsidRPr="008125C7" w:rsidRDefault="0085747A" w:rsidP="00812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125C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125C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32619" w:rsidRPr="00932619" w14:paraId="452815C5" w14:textId="77777777" w:rsidTr="004A55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521A" w14:textId="09637042" w:rsidR="00932619" w:rsidRPr="00932619" w:rsidRDefault="00932619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3D1447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Pr="00932619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8F0E" w14:textId="3594463D" w:rsidR="00932619" w:rsidRPr="00932619" w:rsidRDefault="00932619" w:rsidP="004A55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kolokwium, quiz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DD3C" w14:textId="1C9EFBAB" w:rsidR="00932619" w:rsidRPr="00932619" w:rsidRDefault="00465339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32619" w:rsidRPr="00932619" w14:paraId="27FE8C45" w14:textId="77777777" w:rsidTr="004A55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11A4" w14:textId="46D65C0F" w:rsidR="00932619" w:rsidRPr="00932619" w:rsidRDefault="00932619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3D1447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Pr="0093261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89B5" w14:textId="7D5DAC3B" w:rsidR="00932619" w:rsidRPr="00932619" w:rsidRDefault="00932619" w:rsidP="004A55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zadania praktyczne</w:t>
            </w:r>
            <w:r w:rsidR="0046533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69787D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C962" w14:textId="4DA3FBB8" w:rsidR="00932619" w:rsidRPr="00932619" w:rsidRDefault="00465339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32619" w:rsidRPr="00932619" w14:paraId="10DDAA41" w14:textId="77777777" w:rsidTr="004A55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FA79" w14:textId="28967B40" w:rsidR="00932619" w:rsidRPr="00932619" w:rsidRDefault="00932619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3D1447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Pr="0093261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1C5" w14:textId="3BF80994" w:rsidR="00932619" w:rsidRPr="00932619" w:rsidRDefault="00465339" w:rsidP="004A55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35ED" w14:textId="4606E210" w:rsidR="00932619" w:rsidRPr="00932619" w:rsidRDefault="00465339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32619" w:rsidRPr="00932619" w14:paraId="474EB0F2" w14:textId="77777777" w:rsidTr="004A55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E70F" w14:textId="30030AE3" w:rsidR="00932619" w:rsidRPr="00932619" w:rsidRDefault="00932619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3D1447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46533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23D5" w14:textId="7815B716" w:rsidR="00932619" w:rsidRPr="00932619" w:rsidRDefault="00932619" w:rsidP="004A55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analiza </w:t>
            </w:r>
            <w:proofErr w:type="spellStart"/>
            <w:r w:rsidRPr="00932619">
              <w:rPr>
                <w:rFonts w:ascii="Corbel" w:hAnsi="Corbel"/>
                <w:b w:val="0"/>
                <w:smallCaps w:val="0"/>
                <w:szCs w:val="24"/>
              </w:rPr>
              <w:t>case</w:t>
            </w:r>
            <w:proofErr w:type="spellEnd"/>
            <w:r w:rsidRPr="0093261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932619">
              <w:rPr>
                <w:rFonts w:ascii="Corbel" w:hAnsi="Corbel"/>
                <w:b w:val="0"/>
                <w:smallCaps w:val="0"/>
                <w:szCs w:val="24"/>
              </w:rPr>
              <w:t>study</w:t>
            </w:r>
            <w:proofErr w:type="spellEnd"/>
            <w:r w:rsidRPr="00932619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861D" w14:textId="1A317986" w:rsidR="00932619" w:rsidRPr="00932619" w:rsidRDefault="00465339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FC81592" w14:textId="77777777" w:rsidR="00F77556" w:rsidRDefault="00F77556" w:rsidP="0093261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98E131" w14:textId="77777777" w:rsidR="00932619" w:rsidRPr="008125C7" w:rsidRDefault="00932619" w:rsidP="0093261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CF8114C" w14:textId="7D372355" w:rsidR="0085747A" w:rsidRPr="008125C7" w:rsidRDefault="003E1941" w:rsidP="008125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125C7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8125C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125C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125C7" w14:paraId="321E9A22" w14:textId="77777777" w:rsidTr="00923D7D">
        <w:tc>
          <w:tcPr>
            <w:tcW w:w="9670" w:type="dxa"/>
          </w:tcPr>
          <w:p w14:paraId="197EFB95" w14:textId="77777777" w:rsidR="00932619" w:rsidRPr="00932619" w:rsidRDefault="00932619" w:rsidP="00932619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wykonanie i zaliczenie projektu końcowego,</w:t>
            </w:r>
          </w:p>
          <w:p w14:paraId="35AFAA0A" w14:textId="77777777" w:rsidR="00932619" w:rsidRPr="00932619" w:rsidRDefault="00932619" w:rsidP="00932619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uzyskanie minimum 50% punktów z zadań laboratoryjnych,</w:t>
            </w:r>
          </w:p>
          <w:p w14:paraId="2FF70243" w14:textId="27BAE465" w:rsidR="0085747A" w:rsidRPr="008125C7" w:rsidRDefault="00932619" w:rsidP="00932619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</w:rPr>
              <w:t>obecność zgodnie z regulaminem studiów.</w:t>
            </w:r>
          </w:p>
        </w:tc>
      </w:tr>
    </w:tbl>
    <w:p w14:paraId="5B0BE35D" w14:textId="77777777" w:rsidR="0085747A" w:rsidRPr="008125C7" w:rsidRDefault="0085747A" w:rsidP="008125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1E5EE4" w14:textId="77777777" w:rsidR="009F4610" w:rsidRPr="008125C7" w:rsidRDefault="0085747A" w:rsidP="008125C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125C7">
        <w:rPr>
          <w:rFonts w:ascii="Corbel" w:hAnsi="Corbel"/>
          <w:b/>
          <w:sz w:val="24"/>
          <w:szCs w:val="24"/>
        </w:rPr>
        <w:t xml:space="preserve">5. </w:t>
      </w:r>
      <w:r w:rsidR="00C61DC5" w:rsidRPr="008125C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2"/>
        <w:gridCol w:w="3368"/>
      </w:tblGrid>
      <w:tr w:rsidR="0085747A" w:rsidRPr="008125C7" w14:paraId="2D68262E" w14:textId="77777777" w:rsidTr="00F77556">
        <w:tc>
          <w:tcPr>
            <w:tcW w:w="6237" w:type="dxa"/>
            <w:vAlign w:val="center"/>
          </w:tcPr>
          <w:p w14:paraId="23CA867B" w14:textId="77777777" w:rsidR="0085747A" w:rsidRPr="008125C7" w:rsidRDefault="00C61DC5" w:rsidP="008125C7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125C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125C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125C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402" w:type="dxa"/>
            <w:vAlign w:val="center"/>
          </w:tcPr>
          <w:p w14:paraId="2B95D063" w14:textId="77777777" w:rsidR="0085747A" w:rsidRPr="008125C7" w:rsidRDefault="00C61DC5" w:rsidP="008125C7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125C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125C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125C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125C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125C7" w14:paraId="01E64548" w14:textId="77777777" w:rsidTr="00F77556">
        <w:tc>
          <w:tcPr>
            <w:tcW w:w="6237" w:type="dxa"/>
          </w:tcPr>
          <w:p w14:paraId="0F8D7FBE" w14:textId="77777777" w:rsidR="0085747A" w:rsidRPr="008125C7" w:rsidRDefault="00C61DC5" w:rsidP="008125C7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G</w:t>
            </w:r>
            <w:r w:rsidR="0085747A" w:rsidRPr="008125C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8125C7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8125C7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8125C7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8125C7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8125C7">
              <w:rPr>
                <w:rFonts w:ascii="Corbel" w:hAnsi="Corbel"/>
                <w:sz w:val="24"/>
                <w:szCs w:val="24"/>
              </w:rPr>
              <w:t> </w:t>
            </w:r>
            <w:r w:rsidR="0045729E" w:rsidRPr="008125C7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8125C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125C7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8125C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426A4502" w14:textId="564AC6C9" w:rsidR="0085747A" w:rsidRPr="008125C7" w:rsidRDefault="001702A7" w:rsidP="008125C7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8125C7" w14:paraId="60B24FC5" w14:textId="77777777" w:rsidTr="00F77556">
        <w:tc>
          <w:tcPr>
            <w:tcW w:w="6237" w:type="dxa"/>
          </w:tcPr>
          <w:p w14:paraId="79FC8FAE" w14:textId="77777777" w:rsidR="00C61DC5" w:rsidRPr="008125C7" w:rsidRDefault="00C61DC5" w:rsidP="008125C7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8125C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920ECB7" w14:textId="77777777" w:rsidR="00C61DC5" w:rsidRPr="008125C7" w:rsidRDefault="00C61DC5" w:rsidP="008125C7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02" w:type="dxa"/>
          </w:tcPr>
          <w:p w14:paraId="2F26059E" w14:textId="763C1053" w:rsidR="00C61DC5" w:rsidRPr="008125C7" w:rsidRDefault="00465339" w:rsidP="008125C7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8125C7" w14:paraId="448FD2CD" w14:textId="77777777" w:rsidTr="00F77556">
        <w:tc>
          <w:tcPr>
            <w:tcW w:w="6237" w:type="dxa"/>
          </w:tcPr>
          <w:p w14:paraId="33AB1C72" w14:textId="0AFE467E" w:rsidR="0071620A" w:rsidRPr="008125C7" w:rsidRDefault="00894785" w:rsidP="008125C7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="00C61DC5" w:rsidRPr="008125C7">
              <w:rPr>
                <w:rFonts w:ascii="Corbel" w:hAnsi="Corbel"/>
                <w:sz w:val="24"/>
                <w:szCs w:val="24"/>
              </w:rPr>
              <w:t xml:space="preserve">odziny </w:t>
            </w:r>
            <w:proofErr w:type="spellStart"/>
            <w:r w:rsidR="00C61DC5" w:rsidRPr="008125C7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="00C61DC5" w:rsidRPr="008125C7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66F2020" w14:textId="77777777" w:rsidR="00C61DC5" w:rsidRPr="008125C7" w:rsidRDefault="00C61DC5" w:rsidP="008125C7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02" w:type="dxa"/>
          </w:tcPr>
          <w:p w14:paraId="303035E1" w14:textId="0C2978D1" w:rsidR="00C61DC5" w:rsidRPr="008125C7" w:rsidRDefault="00465339" w:rsidP="008125C7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1702A7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8125C7" w14:paraId="1360E91A" w14:textId="77777777" w:rsidTr="00F77556">
        <w:tc>
          <w:tcPr>
            <w:tcW w:w="6237" w:type="dxa"/>
          </w:tcPr>
          <w:p w14:paraId="5C96E90C" w14:textId="77777777" w:rsidR="0085747A" w:rsidRPr="008125C7" w:rsidRDefault="0085747A" w:rsidP="008125C7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8125C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</w:tcPr>
          <w:p w14:paraId="247764C0" w14:textId="02E898D7" w:rsidR="0085747A" w:rsidRPr="008125C7" w:rsidRDefault="008D64E8" w:rsidP="008125C7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8125C7" w14:paraId="0119192B" w14:textId="77777777" w:rsidTr="00F77556">
        <w:tc>
          <w:tcPr>
            <w:tcW w:w="6237" w:type="dxa"/>
          </w:tcPr>
          <w:p w14:paraId="07DB4BA3" w14:textId="77777777" w:rsidR="0085747A" w:rsidRPr="008125C7" w:rsidRDefault="0085747A" w:rsidP="008125C7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8125C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</w:tcPr>
          <w:p w14:paraId="02F160BE" w14:textId="7C175BBF" w:rsidR="0085747A" w:rsidRPr="00465339" w:rsidRDefault="006B2F7C" w:rsidP="008125C7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65339"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 w14:paraId="3AE72652" w14:textId="77777777" w:rsidR="0085747A" w:rsidRPr="008125C7" w:rsidRDefault="00923D7D" w:rsidP="008125C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14"/>
          <w:szCs w:val="14"/>
        </w:rPr>
      </w:pPr>
      <w:r w:rsidRPr="008125C7">
        <w:rPr>
          <w:rFonts w:ascii="Corbel" w:hAnsi="Corbel"/>
          <w:b w:val="0"/>
          <w:i/>
          <w:smallCaps w:val="0"/>
          <w:sz w:val="14"/>
          <w:szCs w:val="14"/>
        </w:rPr>
        <w:t xml:space="preserve">* </w:t>
      </w:r>
      <w:r w:rsidR="00C61DC5" w:rsidRPr="008125C7">
        <w:rPr>
          <w:rFonts w:ascii="Corbel" w:hAnsi="Corbel"/>
          <w:b w:val="0"/>
          <w:i/>
          <w:smallCaps w:val="0"/>
          <w:sz w:val="14"/>
          <w:szCs w:val="14"/>
        </w:rPr>
        <w:t>Należy uwzględnić, że 1 pkt ECTS odpowiada 25-30 godzin całkowitego nakładu pracy studenta.</w:t>
      </w:r>
    </w:p>
    <w:p w14:paraId="50B5DBE4" w14:textId="77777777" w:rsidR="003E1941" w:rsidRPr="008125C7" w:rsidRDefault="003E1941" w:rsidP="008125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DE15AE" w14:textId="77777777" w:rsidR="0085747A" w:rsidRPr="008125C7" w:rsidRDefault="0071620A" w:rsidP="008125C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125C7">
        <w:rPr>
          <w:rFonts w:ascii="Corbel" w:hAnsi="Corbel"/>
          <w:smallCaps w:val="0"/>
          <w:szCs w:val="24"/>
        </w:rPr>
        <w:t xml:space="preserve">6. </w:t>
      </w:r>
      <w:r w:rsidR="0085747A" w:rsidRPr="008125C7">
        <w:rPr>
          <w:rFonts w:ascii="Corbel" w:hAnsi="Corbel"/>
          <w:smallCaps w:val="0"/>
          <w:szCs w:val="24"/>
        </w:rPr>
        <w:t>PRAKTYKI ZAWO</w:t>
      </w:r>
      <w:r w:rsidR="009C1331" w:rsidRPr="008125C7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8125C7" w14:paraId="1A4DB450" w14:textId="77777777" w:rsidTr="00C50729">
        <w:trPr>
          <w:trHeight w:val="397"/>
        </w:trPr>
        <w:tc>
          <w:tcPr>
            <w:tcW w:w="4111" w:type="dxa"/>
          </w:tcPr>
          <w:p w14:paraId="4CF1B8FA" w14:textId="77777777" w:rsidR="0085747A" w:rsidRPr="008125C7" w:rsidRDefault="0085747A" w:rsidP="008125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70522476" w14:textId="33B56A7D" w:rsidR="0085747A" w:rsidRPr="008125C7" w:rsidRDefault="00FA566C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4A55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8125C7" w14:paraId="0CC136CB" w14:textId="77777777" w:rsidTr="00C50729">
        <w:trPr>
          <w:trHeight w:val="397"/>
        </w:trPr>
        <w:tc>
          <w:tcPr>
            <w:tcW w:w="4111" w:type="dxa"/>
          </w:tcPr>
          <w:p w14:paraId="320B14D7" w14:textId="77777777" w:rsidR="0085747A" w:rsidRPr="008125C7" w:rsidRDefault="0085747A" w:rsidP="008125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E2B4349" w14:textId="1CE72435" w:rsidR="0085747A" w:rsidRPr="008125C7" w:rsidRDefault="00FA566C" w:rsidP="004A55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5C7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4A55BA"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6B5FB32E" w14:textId="77777777" w:rsidR="003E1941" w:rsidRPr="008125C7" w:rsidRDefault="003E1941" w:rsidP="008125C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69D6B5" w14:textId="77777777" w:rsidR="0085747A" w:rsidRPr="008125C7" w:rsidRDefault="00675843" w:rsidP="008125C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125C7">
        <w:rPr>
          <w:rFonts w:ascii="Corbel" w:hAnsi="Corbel"/>
          <w:smallCaps w:val="0"/>
          <w:szCs w:val="24"/>
        </w:rPr>
        <w:t xml:space="preserve">7. </w:t>
      </w:r>
      <w:r w:rsidR="0085747A" w:rsidRPr="008125C7">
        <w:rPr>
          <w:rFonts w:ascii="Corbel" w:hAnsi="Corbel"/>
          <w:smallCaps w:val="0"/>
          <w:szCs w:val="24"/>
        </w:rPr>
        <w:t>LITERATURA</w:t>
      </w:r>
      <w:r w:rsidRPr="008125C7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94785" w14:paraId="277AC663" w14:textId="77777777" w:rsidTr="00C50729">
        <w:trPr>
          <w:trHeight w:val="397"/>
        </w:trPr>
        <w:tc>
          <w:tcPr>
            <w:tcW w:w="9639" w:type="dxa"/>
          </w:tcPr>
          <w:p w14:paraId="22E97A8B" w14:textId="77777777" w:rsidR="0085747A" w:rsidRPr="00932619" w:rsidRDefault="0085747A" w:rsidP="008125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proofErr w:type="spellStart"/>
            <w:r w:rsidRPr="0093261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Literatura</w:t>
            </w:r>
            <w:proofErr w:type="spellEnd"/>
            <w:r w:rsidRPr="0093261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 w:rsidRPr="0093261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podstawowa</w:t>
            </w:r>
            <w:proofErr w:type="spellEnd"/>
            <w:r w:rsidRPr="0093261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:</w:t>
            </w:r>
          </w:p>
          <w:p w14:paraId="27F466D8" w14:textId="77777777" w:rsidR="00932619" w:rsidRPr="00932619" w:rsidRDefault="00932619" w:rsidP="00932619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Reynolds L., McDonell K. – Prompt Engineering Guide (Free Online).</w:t>
            </w:r>
          </w:p>
          <w:p w14:paraId="14340DFC" w14:textId="77777777" w:rsidR="00932619" w:rsidRPr="00932619" w:rsidRDefault="00932619" w:rsidP="00932619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OpenAI – Best Practices for Prompt Engineering (</w:t>
            </w:r>
            <w:proofErr w:type="spellStart"/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dokumentacja</w:t>
            </w:r>
            <w:proofErr w:type="spellEnd"/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).</w:t>
            </w:r>
          </w:p>
          <w:p w14:paraId="3FAB3E1D" w14:textId="47C0FB05" w:rsidR="004D70D4" w:rsidRPr="00932619" w:rsidRDefault="00932619" w:rsidP="00932619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Zhou X., Chen Y. – Prompt Engineering for Everyone: A Practical Guide to AI Interaction (2024)</w:t>
            </w:r>
          </w:p>
        </w:tc>
      </w:tr>
      <w:tr w:rsidR="0085747A" w:rsidRPr="008125C7" w14:paraId="5DA68E1A" w14:textId="77777777" w:rsidTr="00C50729">
        <w:trPr>
          <w:trHeight w:val="397"/>
        </w:trPr>
        <w:tc>
          <w:tcPr>
            <w:tcW w:w="9639" w:type="dxa"/>
          </w:tcPr>
          <w:p w14:paraId="2C19945D" w14:textId="77777777" w:rsidR="0085747A" w:rsidRPr="00932619" w:rsidRDefault="0085747A" w:rsidP="008125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it-IT"/>
              </w:rPr>
            </w:pPr>
            <w:r w:rsidRPr="00932619">
              <w:rPr>
                <w:rFonts w:ascii="Corbel" w:hAnsi="Corbel"/>
                <w:b w:val="0"/>
                <w:smallCaps w:val="0"/>
                <w:szCs w:val="24"/>
                <w:lang w:val="it-IT"/>
              </w:rPr>
              <w:t xml:space="preserve">Literatura uzupełniająca: </w:t>
            </w:r>
          </w:p>
          <w:p w14:paraId="4B210947" w14:textId="77777777" w:rsidR="00932619" w:rsidRDefault="00932619" w:rsidP="00932619">
            <w:pPr>
              <w:pStyle w:val="Punktygwne"/>
              <w:numPr>
                <w:ilvl w:val="0"/>
                <w:numId w:val="1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it-IT"/>
              </w:rPr>
            </w:pPr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  <w:lang w:val="it-IT"/>
              </w:rPr>
              <w:t>Russell S., Norvig P. – Artificial Intelligence: A Modern Approach (części poświęcone modelom AI).</w:t>
            </w:r>
          </w:p>
          <w:p w14:paraId="5CEBD065" w14:textId="700E83BD" w:rsidR="004D70D4" w:rsidRPr="00932619" w:rsidRDefault="00932619" w:rsidP="00932619">
            <w:pPr>
              <w:pStyle w:val="Punktygwne"/>
              <w:numPr>
                <w:ilvl w:val="0"/>
                <w:numId w:val="1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it-IT"/>
              </w:rPr>
            </w:pPr>
            <w:r w:rsidRPr="00932619">
              <w:rPr>
                <w:rFonts w:ascii="Corbel" w:hAnsi="Corbel"/>
                <w:b w:val="0"/>
                <w:smallCaps w:val="0"/>
                <w:color w:val="000000"/>
                <w:szCs w:val="24"/>
                <w:lang w:val="it-IT"/>
              </w:rPr>
              <w:t>HuggingFace – dokumentacja modeli generatywnych i pipeline’ów.</w:t>
            </w:r>
          </w:p>
        </w:tc>
      </w:tr>
    </w:tbl>
    <w:p w14:paraId="59A66C5C" w14:textId="77777777" w:rsidR="0085747A" w:rsidRPr="008125C7" w:rsidRDefault="0085747A" w:rsidP="008125C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97FB5B" w14:textId="77777777" w:rsidR="0085747A" w:rsidRPr="008125C7" w:rsidRDefault="0085747A" w:rsidP="008125C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92CE84" w14:textId="77777777" w:rsidR="0085747A" w:rsidRPr="008125C7" w:rsidRDefault="0085747A" w:rsidP="008125C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125C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125C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FA55A" w14:textId="77777777" w:rsidR="0000390A" w:rsidRDefault="0000390A" w:rsidP="00C16ABF">
      <w:pPr>
        <w:spacing w:after="0" w:line="240" w:lineRule="auto"/>
      </w:pPr>
      <w:r>
        <w:separator/>
      </w:r>
    </w:p>
  </w:endnote>
  <w:endnote w:type="continuationSeparator" w:id="0">
    <w:p w14:paraId="26382692" w14:textId="77777777" w:rsidR="0000390A" w:rsidRDefault="0000390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E1EEE" w14:textId="77777777" w:rsidR="0000390A" w:rsidRDefault="0000390A" w:rsidP="00C16ABF">
      <w:pPr>
        <w:spacing w:after="0" w:line="240" w:lineRule="auto"/>
      </w:pPr>
      <w:r>
        <w:separator/>
      </w:r>
    </w:p>
  </w:footnote>
  <w:footnote w:type="continuationSeparator" w:id="0">
    <w:p w14:paraId="3F0E55F1" w14:textId="77777777" w:rsidR="0000390A" w:rsidRDefault="0000390A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B4E52"/>
    <w:multiLevelType w:val="multilevel"/>
    <w:tmpl w:val="B6A67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F3C1103"/>
    <w:multiLevelType w:val="hybridMultilevel"/>
    <w:tmpl w:val="4014C2E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460944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802A9A"/>
    <w:multiLevelType w:val="hybridMultilevel"/>
    <w:tmpl w:val="60B4511A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DF7360"/>
    <w:multiLevelType w:val="hybridMultilevel"/>
    <w:tmpl w:val="F3523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A0AC4"/>
    <w:multiLevelType w:val="hybridMultilevel"/>
    <w:tmpl w:val="4F92F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F649AD"/>
    <w:multiLevelType w:val="hybridMultilevel"/>
    <w:tmpl w:val="9110B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E2A76"/>
    <w:multiLevelType w:val="hybridMultilevel"/>
    <w:tmpl w:val="69F2D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4A25A8"/>
    <w:multiLevelType w:val="hybridMultilevel"/>
    <w:tmpl w:val="A0CC3D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56750"/>
    <w:multiLevelType w:val="hybridMultilevel"/>
    <w:tmpl w:val="8F10E90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670E86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B6850FF"/>
    <w:multiLevelType w:val="hybridMultilevel"/>
    <w:tmpl w:val="37FC0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A55DD8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16097656">
    <w:abstractNumId w:val="3"/>
  </w:num>
  <w:num w:numId="2" w16cid:durableId="149517962">
    <w:abstractNumId w:val="7"/>
  </w:num>
  <w:num w:numId="3" w16cid:durableId="1475101181">
    <w:abstractNumId w:val="8"/>
  </w:num>
  <w:num w:numId="4" w16cid:durableId="2106729622">
    <w:abstractNumId w:val="12"/>
  </w:num>
  <w:num w:numId="5" w16cid:durableId="698119155">
    <w:abstractNumId w:val="2"/>
  </w:num>
  <w:num w:numId="6" w16cid:durableId="1629239508">
    <w:abstractNumId w:val="10"/>
  </w:num>
  <w:num w:numId="7" w16cid:durableId="1479687652">
    <w:abstractNumId w:val="1"/>
  </w:num>
  <w:num w:numId="8" w16cid:durableId="1600407757">
    <w:abstractNumId w:val="4"/>
  </w:num>
  <w:num w:numId="9" w16cid:durableId="1618172794">
    <w:abstractNumId w:val="0"/>
  </w:num>
  <w:num w:numId="10" w16cid:durableId="1123883981">
    <w:abstractNumId w:val="9"/>
  </w:num>
  <w:num w:numId="11" w16cid:durableId="889222329">
    <w:abstractNumId w:val="5"/>
  </w:num>
  <w:num w:numId="12" w16cid:durableId="26371360">
    <w:abstractNumId w:val="6"/>
  </w:num>
  <w:num w:numId="13" w16cid:durableId="258295958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90A"/>
    <w:rsid w:val="000048FD"/>
    <w:rsid w:val="000072F3"/>
    <w:rsid w:val="000077B4"/>
    <w:rsid w:val="00015B8F"/>
    <w:rsid w:val="00022ECE"/>
    <w:rsid w:val="0002572A"/>
    <w:rsid w:val="0003770C"/>
    <w:rsid w:val="00042A51"/>
    <w:rsid w:val="00042D2E"/>
    <w:rsid w:val="00044C82"/>
    <w:rsid w:val="00070ED6"/>
    <w:rsid w:val="000742DC"/>
    <w:rsid w:val="00082F9D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06AC"/>
    <w:rsid w:val="000F1C57"/>
    <w:rsid w:val="000F5615"/>
    <w:rsid w:val="000F7C4F"/>
    <w:rsid w:val="0011441B"/>
    <w:rsid w:val="001223B2"/>
    <w:rsid w:val="00124BFF"/>
    <w:rsid w:val="0012560E"/>
    <w:rsid w:val="00127108"/>
    <w:rsid w:val="00134B13"/>
    <w:rsid w:val="00146BC0"/>
    <w:rsid w:val="00153C41"/>
    <w:rsid w:val="00154381"/>
    <w:rsid w:val="001569DD"/>
    <w:rsid w:val="001640A7"/>
    <w:rsid w:val="00164FA7"/>
    <w:rsid w:val="00166A03"/>
    <w:rsid w:val="001702A7"/>
    <w:rsid w:val="001718A7"/>
    <w:rsid w:val="001737CF"/>
    <w:rsid w:val="00176083"/>
    <w:rsid w:val="001770C7"/>
    <w:rsid w:val="00192F37"/>
    <w:rsid w:val="001A70D2"/>
    <w:rsid w:val="001C753F"/>
    <w:rsid w:val="001D657B"/>
    <w:rsid w:val="001D6A71"/>
    <w:rsid w:val="001D7B54"/>
    <w:rsid w:val="001E0209"/>
    <w:rsid w:val="001F2CA2"/>
    <w:rsid w:val="001F74BF"/>
    <w:rsid w:val="002144C0"/>
    <w:rsid w:val="00222D97"/>
    <w:rsid w:val="0022477D"/>
    <w:rsid w:val="002278A9"/>
    <w:rsid w:val="002336F9"/>
    <w:rsid w:val="0024028F"/>
    <w:rsid w:val="00244ABC"/>
    <w:rsid w:val="00281FF2"/>
    <w:rsid w:val="002857DE"/>
    <w:rsid w:val="00291567"/>
    <w:rsid w:val="002A17FE"/>
    <w:rsid w:val="002A22BF"/>
    <w:rsid w:val="002A2389"/>
    <w:rsid w:val="002A671D"/>
    <w:rsid w:val="002B4D55"/>
    <w:rsid w:val="002B5EA0"/>
    <w:rsid w:val="002B6119"/>
    <w:rsid w:val="002C1629"/>
    <w:rsid w:val="002C1F06"/>
    <w:rsid w:val="002D3375"/>
    <w:rsid w:val="002D73D4"/>
    <w:rsid w:val="002E3946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361"/>
    <w:rsid w:val="003A0A5B"/>
    <w:rsid w:val="003A1176"/>
    <w:rsid w:val="003C0BAE"/>
    <w:rsid w:val="003D1447"/>
    <w:rsid w:val="003D18A9"/>
    <w:rsid w:val="003D2FB3"/>
    <w:rsid w:val="003D6CE2"/>
    <w:rsid w:val="003E1941"/>
    <w:rsid w:val="003E2FE6"/>
    <w:rsid w:val="003E49D5"/>
    <w:rsid w:val="003F38C0"/>
    <w:rsid w:val="00414E3C"/>
    <w:rsid w:val="0042244A"/>
    <w:rsid w:val="00423679"/>
    <w:rsid w:val="0042745A"/>
    <w:rsid w:val="00431D5C"/>
    <w:rsid w:val="004362C6"/>
    <w:rsid w:val="00437FA2"/>
    <w:rsid w:val="00445452"/>
    <w:rsid w:val="00445970"/>
    <w:rsid w:val="004562A6"/>
    <w:rsid w:val="0045729E"/>
    <w:rsid w:val="00461EFC"/>
    <w:rsid w:val="00462014"/>
    <w:rsid w:val="004652C2"/>
    <w:rsid w:val="00465339"/>
    <w:rsid w:val="004706D1"/>
    <w:rsid w:val="00471326"/>
    <w:rsid w:val="00472CDB"/>
    <w:rsid w:val="0047598D"/>
    <w:rsid w:val="004840FD"/>
    <w:rsid w:val="00490F7D"/>
    <w:rsid w:val="00491678"/>
    <w:rsid w:val="004968E2"/>
    <w:rsid w:val="004A2D90"/>
    <w:rsid w:val="004A3EEA"/>
    <w:rsid w:val="004A48C4"/>
    <w:rsid w:val="004A4D1F"/>
    <w:rsid w:val="004A55BA"/>
    <w:rsid w:val="004B5C89"/>
    <w:rsid w:val="004D5282"/>
    <w:rsid w:val="004D70D4"/>
    <w:rsid w:val="004E6D4F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676D9"/>
    <w:rsid w:val="00570FB4"/>
    <w:rsid w:val="00573EF9"/>
    <w:rsid w:val="005839ED"/>
    <w:rsid w:val="0059484D"/>
    <w:rsid w:val="005A0855"/>
    <w:rsid w:val="005A3196"/>
    <w:rsid w:val="005B5069"/>
    <w:rsid w:val="005B5EC1"/>
    <w:rsid w:val="005C080F"/>
    <w:rsid w:val="005C55E5"/>
    <w:rsid w:val="005C5CE5"/>
    <w:rsid w:val="005C696A"/>
    <w:rsid w:val="005D6D98"/>
    <w:rsid w:val="005E13C7"/>
    <w:rsid w:val="005E6E85"/>
    <w:rsid w:val="005F31D2"/>
    <w:rsid w:val="005F4443"/>
    <w:rsid w:val="0061029B"/>
    <w:rsid w:val="00617230"/>
    <w:rsid w:val="0062013C"/>
    <w:rsid w:val="00621CE1"/>
    <w:rsid w:val="00627FC9"/>
    <w:rsid w:val="00647FA8"/>
    <w:rsid w:val="00650C5F"/>
    <w:rsid w:val="00654934"/>
    <w:rsid w:val="006551FF"/>
    <w:rsid w:val="006620D9"/>
    <w:rsid w:val="00671958"/>
    <w:rsid w:val="00675843"/>
    <w:rsid w:val="00696477"/>
    <w:rsid w:val="0069787D"/>
    <w:rsid w:val="006B2F7C"/>
    <w:rsid w:val="006D050F"/>
    <w:rsid w:val="006D6139"/>
    <w:rsid w:val="006E5D65"/>
    <w:rsid w:val="006F1282"/>
    <w:rsid w:val="006F1FBC"/>
    <w:rsid w:val="006F31E2"/>
    <w:rsid w:val="006F6767"/>
    <w:rsid w:val="006F744D"/>
    <w:rsid w:val="007000FC"/>
    <w:rsid w:val="00706544"/>
    <w:rsid w:val="007072BA"/>
    <w:rsid w:val="00710149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927"/>
    <w:rsid w:val="00787C2A"/>
    <w:rsid w:val="00790E27"/>
    <w:rsid w:val="007921B8"/>
    <w:rsid w:val="007A4022"/>
    <w:rsid w:val="007A6E6E"/>
    <w:rsid w:val="007C2E31"/>
    <w:rsid w:val="007C3299"/>
    <w:rsid w:val="007C3BCC"/>
    <w:rsid w:val="007C4546"/>
    <w:rsid w:val="007D6E56"/>
    <w:rsid w:val="007F1652"/>
    <w:rsid w:val="007F4155"/>
    <w:rsid w:val="008125C7"/>
    <w:rsid w:val="0081554D"/>
    <w:rsid w:val="0081707E"/>
    <w:rsid w:val="0083693F"/>
    <w:rsid w:val="00837E5C"/>
    <w:rsid w:val="008449B3"/>
    <w:rsid w:val="0085747A"/>
    <w:rsid w:val="008729B9"/>
    <w:rsid w:val="00874DE7"/>
    <w:rsid w:val="00884922"/>
    <w:rsid w:val="00885F64"/>
    <w:rsid w:val="008917F9"/>
    <w:rsid w:val="00894785"/>
    <w:rsid w:val="008A3DB3"/>
    <w:rsid w:val="008A45F7"/>
    <w:rsid w:val="008C0CC0"/>
    <w:rsid w:val="008C19A9"/>
    <w:rsid w:val="008C379D"/>
    <w:rsid w:val="008C4540"/>
    <w:rsid w:val="008C5147"/>
    <w:rsid w:val="008C5359"/>
    <w:rsid w:val="008C5363"/>
    <w:rsid w:val="008D36C1"/>
    <w:rsid w:val="008D3DFB"/>
    <w:rsid w:val="008D64E8"/>
    <w:rsid w:val="008E64F4"/>
    <w:rsid w:val="008E78F8"/>
    <w:rsid w:val="008F12C9"/>
    <w:rsid w:val="008F36B1"/>
    <w:rsid w:val="008F6E29"/>
    <w:rsid w:val="00916188"/>
    <w:rsid w:val="00923D7D"/>
    <w:rsid w:val="00932619"/>
    <w:rsid w:val="009508DF"/>
    <w:rsid w:val="00950DAC"/>
    <w:rsid w:val="00954A07"/>
    <w:rsid w:val="00997F14"/>
    <w:rsid w:val="009A78D9"/>
    <w:rsid w:val="009C1331"/>
    <w:rsid w:val="009C3E31"/>
    <w:rsid w:val="009C4B0A"/>
    <w:rsid w:val="009C54AE"/>
    <w:rsid w:val="009C788E"/>
    <w:rsid w:val="009E3B41"/>
    <w:rsid w:val="009F3C5C"/>
    <w:rsid w:val="009F3D96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41B2"/>
    <w:rsid w:val="00A84C85"/>
    <w:rsid w:val="00A97DE1"/>
    <w:rsid w:val="00AA453A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DAC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29AD"/>
    <w:rsid w:val="00BD3869"/>
    <w:rsid w:val="00BD66E9"/>
    <w:rsid w:val="00BD6FF4"/>
    <w:rsid w:val="00BF2C41"/>
    <w:rsid w:val="00C058B4"/>
    <w:rsid w:val="00C05F44"/>
    <w:rsid w:val="00C131B5"/>
    <w:rsid w:val="00C138DC"/>
    <w:rsid w:val="00C16ABF"/>
    <w:rsid w:val="00C170AE"/>
    <w:rsid w:val="00C26CB7"/>
    <w:rsid w:val="00C324C1"/>
    <w:rsid w:val="00C36992"/>
    <w:rsid w:val="00C370B8"/>
    <w:rsid w:val="00C50729"/>
    <w:rsid w:val="00C56036"/>
    <w:rsid w:val="00C56092"/>
    <w:rsid w:val="00C61DC5"/>
    <w:rsid w:val="00C67E92"/>
    <w:rsid w:val="00C70A26"/>
    <w:rsid w:val="00C766DF"/>
    <w:rsid w:val="00C94B98"/>
    <w:rsid w:val="00C95BF6"/>
    <w:rsid w:val="00CA2B96"/>
    <w:rsid w:val="00CA5089"/>
    <w:rsid w:val="00CB42CB"/>
    <w:rsid w:val="00CD6897"/>
    <w:rsid w:val="00CE5BAC"/>
    <w:rsid w:val="00CE7EDA"/>
    <w:rsid w:val="00CF25BE"/>
    <w:rsid w:val="00CF78ED"/>
    <w:rsid w:val="00CF7A11"/>
    <w:rsid w:val="00D02B25"/>
    <w:rsid w:val="00D02EBA"/>
    <w:rsid w:val="00D03AD3"/>
    <w:rsid w:val="00D14062"/>
    <w:rsid w:val="00D17C3C"/>
    <w:rsid w:val="00D26B2C"/>
    <w:rsid w:val="00D33B4F"/>
    <w:rsid w:val="00D352C9"/>
    <w:rsid w:val="00D425B2"/>
    <w:rsid w:val="00D428D6"/>
    <w:rsid w:val="00D552B2"/>
    <w:rsid w:val="00D608D1"/>
    <w:rsid w:val="00D74119"/>
    <w:rsid w:val="00D75C96"/>
    <w:rsid w:val="00D8075B"/>
    <w:rsid w:val="00D8678B"/>
    <w:rsid w:val="00D95650"/>
    <w:rsid w:val="00DA2114"/>
    <w:rsid w:val="00DE09C0"/>
    <w:rsid w:val="00DE4A14"/>
    <w:rsid w:val="00DF320D"/>
    <w:rsid w:val="00DF71C8"/>
    <w:rsid w:val="00DF7ECF"/>
    <w:rsid w:val="00E129B8"/>
    <w:rsid w:val="00E15128"/>
    <w:rsid w:val="00E21E7D"/>
    <w:rsid w:val="00E22FBC"/>
    <w:rsid w:val="00E24BF5"/>
    <w:rsid w:val="00E25338"/>
    <w:rsid w:val="00E3364E"/>
    <w:rsid w:val="00E34DCE"/>
    <w:rsid w:val="00E51E44"/>
    <w:rsid w:val="00E5291E"/>
    <w:rsid w:val="00E61F6C"/>
    <w:rsid w:val="00E63348"/>
    <w:rsid w:val="00E77E88"/>
    <w:rsid w:val="00E8107D"/>
    <w:rsid w:val="00E960BB"/>
    <w:rsid w:val="00E96DEA"/>
    <w:rsid w:val="00EA2074"/>
    <w:rsid w:val="00EA4832"/>
    <w:rsid w:val="00EA4E9D"/>
    <w:rsid w:val="00EC4899"/>
    <w:rsid w:val="00EC567F"/>
    <w:rsid w:val="00ED03AB"/>
    <w:rsid w:val="00ED32D2"/>
    <w:rsid w:val="00EE32DE"/>
    <w:rsid w:val="00EE5457"/>
    <w:rsid w:val="00EF79CE"/>
    <w:rsid w:val="00F070AB"/>
    <w:rsid w:val="00F17567"/>
    <w:rsid w:val="00F27A7B"/>
    <w:rsid w:val="00F526AF"/>
    <w:rsid w:val="00F52F2B"/>
    <w:rsid w:val="00F617C3"/>
    <w:rsid w:val="00F7066B"/>
    <w:rsid w:val="00F75F2C"/>
    <w:rsid w:val="00F77556"/>
    <w:rsid w:val="00F803B9"/>
    <w:rsid w:val="00F83B28"/>
    <w:rsid w:val="00FA46E5"/>
    <w:rsid w:val="00FA566C"/>
    <w:rsid w:val="00FB7DBA"/>
    <w:rsid w:val="00FC1C25"/>
    <w:rsid w:val="00FC3F45"/>
    <w:rsid w:val="00FC4EB2"/>
    <w:rsid w:val="00FC6427"/>
    <w:rsid w:val="00FD503F"/>
    <w:rsid w:val="00FD61F2"/>
    <w:rsid w:val="00FD7589"/>
    <w:rsid w:val="00FF016A"/>
    <w:rsid w:val="00FF1401"/>
    <w:rsid w:val="00FF5123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F4C34"/>
  <w15:docId w15:val="{E23A023D-15A8-4494-B877-F960BEEB5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9326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19DF4-9359-47C1-BEBF-8E3D9CFB7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1</Pages>
  <Words>781</Words>
  <Characters>4691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9</cp:revision>
  <cp:lastPrinted>2025-10-02T08:20:00Z</cp:lastPrinted>
  <dcterms:created xsi:type="dcterms:W3CDTF">2026-01-13T21:05:00Z</dcterms:created>
  <dcterms:modified xsi:type="dcterms:W3CDTF">2026-01-14T12:49:00Z</dcterms:modified>
</cp:coreProperties>
</file>